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6D44" w:rsidRDefault="00076D44" w:rsidP="00076D44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F676D1D" wp14:editId="5DD1A6F5">
                <wp:simplePos x="0" y="0"/>
                <wp:positionH relativeFrom="column">
                  <wp:posOffset>9144000</wp:posOffset>
                </wp:positionH>
                <wp:positionV relativeFrom="paragraph">
                  <wp:posOffset>-783771</wp:posOffset>
                </wp:positionV>
                <wp:extent cx="343642" cy="272918"/>
                <wp:effectExtent l="0" t="0" r="18415" b="13335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3642" cy="27291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6D44" w:rsidRPr="005616B4" w:rsidRDefault="00076D44" w:rsidP="00076D44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5616B4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676D1D"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26" type="#_x0000_t202" style="position:absolute;margin-left:10in;margin-top:-61.7pt;width:27.05pt;height:21.5pt;z-index:251717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" fillcolor="white [3201]" strokeweight=".5pt">
                <v:textbox>
                  <w:txbxContent>
                    <w:p w:rsidR="00076D44" w:rsidRPr="005616B4" w:rsidRDefault="00076D44" w:rsidP="00076D44">
                      <w:pPr>
                        <w:jc w:val="center"/>
                        <w:rPr>
                          <w:b/>
                        </w:rPr>
                      </w:pPr>
                      <w:r w:rsidRPr="005616B4">
                        <w:rPr>
                          <w:b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30CB86C" wp14:editId="4A0BF96D">
                <wp:simplePos x="0" y="0"/>
                <wp:positionH relativeFrom="column">
                  <wp:posOffset>2778825</wp:posOffset>
                </wp:positionH>
                <wp:positionV relativeFrom="paragraph">
                  <wp:posOffset>5522026</wp:posOffset>
                </wp:positionV>
                <wp:extent cx="3336925" cy="593725"/>
                <wp:effectExtent l="0" t="0" r="15875" b="15875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6925" cy="593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6D44" w:rsidRPr="00F82D42" w:rsidRDefault="006D5515" w:rsidP="00076D44">
                            <w:pPr>
                              <w:rPr>
                                <w:sz w:val="36"/>
                              </w:rPr>
                            </w:pPr>
                            <w:r w:rsidRPr="006D5515">
                              <w:rPr>
                                <w:sz w:val="36"/>
                              </w:rPr>
                              <w:t>5056</w:t>
                            </w:r>
                            <w:r w:rsidR="00BA52B6">
                              <w:rPr>
                                <w:sz w:val="36"/>
                              </w:rPr>
                              <w:t xml:space="preserve"> </w:t>
                            </w:r>
                            <w:r w:rsidR="00076D44" w:rsidRPr="00F82D42">
                              <w:rPr>
                                <w:sz w:val="36"/>
                              </w:rPr>
                              <w:t xml:space="preserve">= </w:t>
                            </w:r>
                          </w:p>
                          <w:p w:rsidR="00076D44" w:rsidRDefault="00076D44" w:rsidP="00076D4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0CB86C" id="_x0000_t202" coordsize="21600,21600" o:spt="202" path="m,l,21600r21600,l21600,xe">
                <v:stroke joinstyle="miter"/>
                <v:path gradientshapeok="t" o:connecttype="rect"/>
              </v:shapetype>
              <v:shape id="Text Box 24" o:spid="_x0000_s1027" type="#_x0000_t202" style="position:absolute;margin-left:218.8pt;margin-top:434.8pt;width:262.75pt;height:46.7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" fillcolor="white [3201]" strokeweight=".5pt">
                <v:textbox>
                  <w:txbxContent>
                    <w:p w:rsidR="00076D44" w:rsidRPr="00F82D42" w:rsidRDefault="006D5515" w:rsidP="00076D44">
                      <w:pPr>
                        <w:rPr>
                          <w:sz w:val="36"/>
                        </w:rPr>
                      </w:pPr>
                      <w:r w:rsidRPr="006D5515">
                        <w:rPr>
                          <w:sz w:val="36"/>
                        </w:rPr>
                        <w:t>5056</w:t>
                      </w:r>
                      <w:r w:rsidR="00BA52B6">
                        <w:rPr>
                          <w:sz w:val="36"/>
                        </w:rPr>
                        <w:t xml:space="preserve"> </w:t>
                      </w:r>
                      <w:r w:rsidR="00076D44" w:rsidRPr="00F82D42">
                        <w:rPr>
                          <w:sz w:val="36"/>
                        </w:rPr>
                        <w:t xml:space="preserve">= </w:t>
                      </w:r>
                    </w:p>
                    <w:p w:rsidR="00076D44" w:rsidRDefault="00076D44" w:rsidP="00076D44"/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6CA4ADF" wp14:editId="39A71F22">
                <wp:simplePos x="0" y="0"/>
                <wp:positionH relativeFrom="column">
                  <wp:posOffset>2773680</wp:posOffset>
                </wp:positionH>
                <wp:positionV relativeFrom="paragraph">
                  <wp:posOffset>4933588</wp:posOffset>
                </wp:positionV>
                <wp:extent cx="3336925" cy="593725"/>
                <wp:effectExtent l="0" t="0" r="15875" b="15875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6925" cy="593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6D44" w:rsidRPr="00F82D42" w:rsidRDefault="00B20F56" w:rsidP="00076D44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 xml:space="preserve"> </w:t>
                            </w:r>
                            <w:r w:rsidR="006D5515">
                              <w:rPr>
                                <w:sz w:val="36"/>
                              </w:rPr>
                              <w:t>3517</w:t>
                            </w:r>
                            <w:r w:rsidR="00BA52B6">
                              <w:rPr>
                                <w:sz w:val="36"/>
                              </w:rPr>
                              <w:t xml:space="preserve"> </w:t>
                            </w:r>
                            <w:r w:rsidR="00076D44" w:rsidRPr="00F82D42">
                              <w:rPr>
                                <w:sz w:val="36"/>
                              </w:rPr>
                              <w:t xml:space="preserve">= </w:t>
                            </w:r>
                          </w:p>
                          <w:p w:rsidR="00076D44" w:rsidRDefault="00076D44" w:rsidP="00076D4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CA4ADF" id="Text Box 26" o:spid="_x0000_s1028" type="#_x0000_t202" style="position:absolute;margin-left:218.4pt;margin-top:388.45pt;width:262.75pt;height:46.7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" fillcolor="white [3201]" strokeweight=".5pt">
                <v:textbox>
                  <w:txbxContent>
                    <w:p w:rsidR="00076D44" w:rsidRPr="00F82D42" w:rsidRDefault="00B20F56" w:rsidP="00076D44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 xml:space="preserve"> </w:t>
                      </w:r>
                      <w:r w:rsidR="006D5515">
                        <w:rPr>
                          <w:sz w:val="36"/>
                        </w:rPr>
                        <w:t>3517</w:t>
                      </w:r>
                      <w:r w:rsidR="00BA52B6">
                        <w:rPr>
                          <w:sz w:val="36"/>
                        </w:rPr>
                        <w:t xml:space="preserve"> </w:t>
                      </w:r>
                      <w:r w:rsidR="00076D44" w:rsidRPr="00F82D42">
                        <w:rPr>
                          <w:sz w:val="36"/>
                        </w:rPr>
                        <w:t xml:space="preserve">= </w:t>
                      </w:r>
                    </w:p>
                    <w:p w:rsidR="00076D44" w:rsidRDefault="00076D44" w:rsidP="00076D44"/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B623830" wp14:editId="6212654C">
                <wp:simplePos x="0" y="0"/>
                <wp:positionH relativeFrom="column">
                  <wp:posOffset>2776220</wp:posOffset>
                </wp:positionH>
                <wp:positionV relativeFrom="paragraph">
                  <wp:posOffset>4330807</wp:posOffset>
                </wp:positionV>
                <wp:extent cx="3336925" cy="593725"/>
                <wp:effectExtent l="0" t="0" r="15875" b="15875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6925" cy="593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6D44" w:rsidRPr="00F82D42" w:rsidRDefault="006D5515" w:rsidP="00076D44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245</w:t>
                            </w:r>
                            <w:r w:rsidR="00BA52B6">
                              <w:rPr>
                                <w:sz w:val="36"/>
                              </w:rPr>
                              <w:t xml:space="preserve"> </w:t>
                            </w:r>
                            <w:r w:rsidR="00076D44" w:rsidRPr="00F82D42">
                              <w:rPr>
                                <w:sz w:val="36"/>
                              </w:rPr>
                              <w:t xml:space="preserve">= </w:t>
                            </w:r>
                          </w:p>
                          <w:p w:rsidR="00076D44" w:rsidRDefault="00076D44" w:rsidP="00076D4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623830" id="Text Box 27" o:spid="_x0000_s1029" type="#_x0000_t202" style="position:absolute;margin-left:218.6pt;margin-top:341pt;width:262.75pt;height:46.7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" fillcolor="white [3201]" strokeweight=".5pt">
                <v:textbox>
                  <w:txbxContent>
                    <w:p w:rsidR="00076D44" w:rsidRPr="00F82D42" w:rsidRDefault="006D5515" w:rsidP="00076D44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245</w:t>
                      </w:r>
                      <w:r w:rsidR="00BA52B6">
                        <w:rPr>
                          <w:sz w:val="36"/>
                        </w:rPr>
                        <w:t xml:space="preserve"> </w:t>
                      </w:r>
                      <w:r w:rsidR="00076D44" w:rsidRPr="00F82D42">
                        <w:rPr>
                          <w:sz w:val="36"/>
                        </w:rPr>
                        <w:t xml:space="preserve">= </w:t>
                      </w:r>
                    </w:p>
                    <w:p w:rsidR="00076D44" w:rsidRDefault="00076D44" w:rsidP="00076D44"/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F580036" wp14:editId="4E0CF7D3">
                <wp:simplePos x="0" y="0"/>
                <wp:positionH relativeFrom="column">
                  <wp:posOffset>-511175</wp:posOffset>
                </wp:positionH>
                <wp:positionV relativeFrom="paragraph">
                  <wp:posOffset>1353185</wp:posOffset>
                </wp:positionV>
                <wp:extent cx="3289300" cy="1792605"/>
                <wp:effectExtent l="0" t="0" r="25400" b="17145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9300" cy="17926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6D44" w:rsidRPr="00BA52B6" w:rsidRDefault="006D5515" w:rsidP="00076D44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124 + 5</w:t>
                            </w:r>
                            <w:r w:rsidR="00B20F56">
                              <w:rPr>
                                <w:sz w:val="36"/>
                              </w:rPr>
                              <w:t>3</w:t>
                            </w:r>
                            <w:r>
                              <w:rPr>
                                <w:sz w:val="36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580036" id="Text Box 33" o:spid="_x0000_s1030" type="#_x0000_t202" style="position:absolute;margin-left:-40.25pt;margin-top:106.55pt;width:259pt;height:141.1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" fillcolor="white [3201]" strokeweight=".5pt">
                <v:textbox>
                  <w:txbxContent>
                    <w:p w:rsidR="00076D44" w:rsidRPr="00BA52B6" w:rsidRDefault="006D5515" w:rsidP="00076D44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124 + 5</w:t>
                      </w:r>
                      <w:r w:rsidR="00B20F56">
                        <w:rPr>
                          <w:sz w:val="36"/>
                        </w:rPr>
                        <w:t>3</w:t>
                      </w:r>
                      <w:r>
                        <w:rPr>
                          <w:sz w:val="36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28C3C2E" wp14:editId="38EDAB72">
                <wp:simplePos x="0" y="0"/>
                <wp:positionH relativeFrom="column">
                  <wp:posOffset>4476750</wp:posOffset>
                </wp:positionH>
                <wp:positionV relativeFrom="paragraph">
                  <wp:posOffset>-119380</wp:posOffset>
                </wp:positionV>
                <wp:extent cx="5010785" cy="1471295"/>
                <wp:effectExtent l="0" t="0" r="18415" b="14605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10785" cy="14712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6D44" w:rsidRDefault="00076D44" w:rsidP="00076D44">
                            <w:pPr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Put these numbers in order from smallest to largest: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1488"/>
                              <w:gridCol w:w="1488"/>
                              <w:gridCol w:w="1488"/>
                              <w:gridCol w:w="1488"/>
                              <w:gridCol w:w="1488"/>
                            </w:tblGrid>
                            <w:tr w:rsidR="00076D44" w:rsidTr="00F82D42">
                              <w:trPr>
                                <w:jc w:val="center"/>
                              </w:trPr>
                              <w:tc>
                                <w:tcPr>
                                  <w:tcW w:w="1488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076D44" w:rsidRPr="00F82D42" w:rsidRDefault="00B20F56" w:rsidP="00F82D42">
                                  <w:pPr>
                                    <w:jc w:val="center"/>
                                    <w:rPr>
                                      <w:sz w:val="32"/>
                                    </w:rPr>
                                  </w:pPr>
                                  <w:r>
                                    <w:rPr>
                                      <w:sz w:val="32"/>
                                    </w:rPr>
                                    <w:t>5</w:t>
                                  </w:r>
                                  <w:r w:rsidR="00BA52B6">
                                    <w:rPr>
                                      <w:sz w:val="32"/>
                                    </w:rPr>
                                    <w:t>2</w:t>
                                  </w:r>
                                  <w:r w:rsidR="002C3F12">
                                    <w:rPr>
                                      <w:sz w:val="3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076D44" w:rsidRPr="00F82D42" w:rsidRDefault="00B20F56" w:rsidP="00F82D42">
                                  <w:pPr>
                                    <w:jc w:val="center"/>
                                    <w:rPr>
                                      <w:sz w:val="32"/>
                                    </w:rPr>
                                  </w:pPr>
                                  <w:r>
                                    <w:rPr>
                                      <w:sz w:val="32"/>
                                    </w:rPr>
                                    <w:t>1</w:t>
                                  </w:r>
                                  <w:r w:rsidR="00BA52B6">
                                    <w:rPr>
                                      <w:sz w:val="32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076D44" w:rsidRPr="00F82D42" w:rsidRDefault="00B20F56" w:rsidP="00F82D42">
                                  <w:pPr>
                                    <w:jc w:val="center"/>
                                    <w:rPr>
                                      <w:sz w:val="32"/>
                                    </w:rPr>
                                  </w:pPr>
                                  <w:r>
                                    <w:rPr>
                                      <w:sz w:val="32"/>
                                    </w:rPr>
                                    <w:t>1</w:t>
                                  </w:r>
                                  <w:r w:rsidR="002C3F12">
                                    <w:rPr>
                                      <w:sz w:val="32"/>
                                    </w:rPr>
                                    <w:t>.</w:t>
                                  </w:r>
                                  <w:r w:rsidR="00BA52B6">
                                    <w:rPr>
                                      <w:sz w:val="32"/>
                                    </w:rPr>
                                    <w:t>42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076D44" w:rsidRPr="00F82D42" w:rsidRDefault="00BA52B6" w:rsidP="00F82D42">
                                  <w:pPr>
                                    <w:jc w:val="center"/>
                                    <w:rPr>
                                      <w:sz w:val="32"/>
                                    </w:rPr>
                                  </w:pPr>
                                  <w:r>
                                    <w:rPr>
                                      <w:sz w:val="32"/>
                                    </w:rPr>
                                    <w:t>5</w:t>
                                  </w:r>
                                  <w:r w:rsidR="00B20F56">
                                    <w:rPr>
                                      <w:sz w:val="32"/>
                                    </w:rPr>
                                    <w:t>8</w:t>
                                  </w:r>
                                  <w:r w:rsidR="002C3F12">
                                    <w:rPr>
                                      <w:sz w:val="32"/>
                                    </w:rPr>
                                    <w:t>6</w:t>
                                  </w:r>
                                  <w:r>
                                    <w:rPr>
                                      <w:sz w:val="32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076D44" w:rsidRPr="00F82D42" w:rsidRDefault="002C3F12" w:rsidP="00B20F56">
                                  <w:pPr>
                                    <w:jc w:val="center"/>
                                    <w:rPr>
                                      <w:sz w:val="32"/>
                                    </w:rPr>
                                  </w:pPr>
                                  <w:r>
                                    <w:rPr>
                                      <w:sz w:val="32"/>
                                    </w:rPr>
                                    <w:t>1</w:t>
                                  </w:r>
                                  <w:r w:rsidR="00BA52B6">
                                    <w:rPr>
                                      <w:sz w:val="32"/>
                                    </w:rPr>
                                    <w:t>13.5</w:t>
                                  </w:r>
                                </w:p>
                              </w:tc>
                            </w:tr>
                            <w:tr w:rsidR="00076D44" w:rsidTr="00F82D42">
                              <w:trPr>
                                <w:jc w:val="center"/>
                              </w:trPr>
                              <w:tc>
                                <w:tcPr>
                                  <w:tcW w:w="1488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076D44" w:rsidRDefault="00076D44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</w:rPr>
                                    <w:t>smallest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076D44" w:rsidRDefault="00076D44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076D44" w:rsidRDefault="00076D44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076D44" w:rsidRDefault="00076D44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076D44" w:rsidRDefault="00076D44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</w:rPr>
                                    <w:t>largest</w:t>
                                  </w:r>
                                </w:p>
                              </w:tc>
                            </w:tr>
                            <w:tr w:rsidR="00076D44" w:rsidTr="00F82D42">
                              <w:trPr>
                                <w:jc w:val="center"/>
                              </w:trPr>
                              <w:tc>
                                <w:tcPr>
                                  <w:tcW w:w="1488" w:type="dxa"/>
                                </w:tcPr>
                                <w:p w:rsidR="00076D44" w:rsidRDefault="00076D44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  <w:p w:rsidR="00076D44" w:rsidRDefault="00076D44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8" w:type="dxa"/>
                                </w:tcPr>
                                <w:p w:rsidR="00076D44" w:rsidRDefault="00076D44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8" w:type="dxa"/>
                                </w:tcPr>
                                <w:p w:rsidR="00076D44" w:rsidRDefault="00076D44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8" w:type="dxa"/>
                                </w:tcPr>
                                <w:p w:rsidR="00076D44" w:rsidRDefault="00076D44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8" w:type="dxa"/>
                                </w:tcPr>
                                <w:p w:rsidR="00076D44" w:rsidRDefault="00076D44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76D44" w:rsidRDefault="00076D44" w:rsidP="00076D44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  <w:p w:rsidR="00076D44" w:rsidRDefault="00076D44" w:rsidP="00076D44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  <w:p w:rsidR="00076D44" w:rsidRPr="00F82D42" w:rsidRDefault="00076D44" w:rsidP="00076D44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8C3C2E" id="Text Box 34" o:spid="_x0000_s1031" type="#_x0000_t202" style="position:absolute;margin-left:352.5pt;margin-top:-9.4pt;width:394.55pt;height:115.8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" fillcolor="white [3201]" strokeweight=".5pt">
                <v:textbox>
                  <w:txbxContent>
                    <w:p w:rsidR="00076D44" w:rsidRDefault="00076D44" w:rsidP="00076D44">
                      <w:pPr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Put these numbers in order from smallest to largest:</w:t>
                      </w:r>
                    </w:p>
                    <w:tbl>
                      <w:tblPr>
                        <w:tblStyle w:val="TableGrid"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1488"/>
                        <w:gridCol w:w="1488"/>
                        <w:gridCol w:w="1488"/>
                        <w:gridCol w:w="1488"/>
                        <w:gridCol w:w="1488"/>
                      </w:tblGrid>
                      <w:tr w:rsidR="00076D44" w:rsidTr="00F82D42">
                        <w:trPr>
                          <w:jc w:val="center"/>
                        </w:trPr>
                        <w:tc>
                          <w:tcPr>
                            <w:tcW w:w="1488" w:type="dxa"/>
                            <w:tcBorders>
                              <w:bottom w:val="single" w:sz="4" w:space="0" w:color="auto"/>
                            </w:tcBorders>
                          </w:tcPr>
                          <w:p w:rsidR="00076D44" w:rsidRPr="00F82D42" w:rsidRDefault="00B20F56" w:rsidP="00F82D42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>5</w:t>
                            </w:r>
                            <w:r w:rsidR="00BA52B6">
                              <w:rPr>
                                <w:sz w:val="32"/>
                              </w:rPr>
                              <w:t>2</w:t>
                            </w:r>
                            <w:r w:rsidR="002C3F12">
                              <w:rPr>
                                <w:sz w:val="3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488" w:type="dxa"/>
                            <w:tcBorders>
                              <w:bottom w:val="single" w:sz="4" w:space="0" w:color="auto"/>
                            </w:tcBorders>
                          </w:tcPr>
                          <w:p w:rsidR="00076D44" w:rsidRPr="00F82D42" w:rsidRDefault="00B20F56" w:rsidP="00F82D42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>1</w:t>
                            </w:r>
                            <w:r w:rsidR="00BA52B6">
                              <w:rPr>
                                <w:sz w:val="32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1488" w:type="dxa"/>
                            <w:tcBorders>
                              <w:bottom w:val="single" w:sz="4" w:space="0" w:color="auto"/>
                            </w:tcBorders>
                          </w:tcPr>
                          <w:p w:rsidR="00076D44" w:rsidRPr="00F82D42" w:rsidRDefault="00B20F56" w:rsidP="00F82D42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>1</w:t>
                            </w:r>
                            <w:r w:rsidR="002C3F12">
                              <w:rPr>
                                <w:sz w:val="32"/>
                              </w:rPr>
                              <w:t>.</w:t>
                            </w:r>
                            <w:r w:rsidR="00BA52B6">
                              <w:rPr>
                                <w:sz w:val="32"/>
                              </w:rPr>
                              <w:t>42</w:t>
                            </w:r>
                          </w:p>
                        </w:tc>
                        <w:tc>
                          <w:tcPr>
                            <w:tcW w:w="1488" w:type="dxa"/>
                            <w:tcBorders>
                              <w:bottom w:val="single" w:sz="4" w:space="0" w:color="auto"/>
                            </w:tcBorders>
                          </w:tcPr>
                          <w:p w:rsidR="00076D44" w:rsidRPr="00F82D42" w:rsidRDefault="00BA52B6" w:rsidP="00F82D42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>5</w:t>
                            </w:r>
                            <w:r w:rsidR="00B20F56">
                              <w:rPr>
                                <w:sz w:val="32"/>
                              </w:rPr>
                              <w:t>8</w:t>
                            </w:r>
                            <w:r w:rsidR="002C3F12">
                              <w:rPr>
                                <w:sz w:val="32"/>
                              </w:rPr>
                              <w:t>6</w:t>
                            </w:r>
                            <w:r>
                              <w:rPr>
                                <w:sz w:val="32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1488" w:type="dxa"/>
                            <w:tcBorders>
                              <w:bottom w:val="single" w:sz="4" w:space="0" w:color="auto"/>
                            </w:tcBorders>
                          </w:tcPr>
                          <w:p w:rsidR="00076D44" w:rsidRPr="00F82D42" w:rsidRDefault="002C3F12" w:rsidP="00B20F56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>1</w:t>
                            </w:r>
                            <w:r w:rsidR="00BA52B6">
                              <w:rPr>
                                <w:sz w:val="32"/>
                              </w:rPr>
                              <w:t>13.5</w:t>
                            </w:r>
                          </w:p>
                        </w:tc>
                      </w:tr>
                      <w:tr w:rsidR="00076D44" w:rsidTr="00F82D42">
                        <w:trPr>
                          <w:jc w:val="center"/>
                        </w:trPr>
                        <w:tc>
                          <w:tcPr>
                            <w:tcW w:w="1488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076D44" w:rsidRDefault="00076D44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smallest</w:t>
                            </w:r>
                          </w:p>
                        </w:tc>
                        <w:tc>
                          <w:tcPr>
                            <w:tcW w:w="1488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076D44" w:rsidRDefault="00076D44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488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076D44" w:rsidRDefault="00076D44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488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076D44" w:rsidRDefault="00076D44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488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076D44" w:rsidRDefault="00076D44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largest</w:t>
                            </w:r>
                          </w:p>
                        </w:tc>
                      </w:tr>
                      <w:tr w:rsidR="00076D44" w:rsidTr="00F82D42">
                        <w:trPr>
                          <w:jc w:val="center"/>
                        </w:trPr>
                        <w:tc>
                          <w:tcPr>
                            <w:tcW w:w="1488" w:type="dxa"/>
                          </w:tcPr>
                          <w:p w:rsidR="00076D44" w:rsidRDefault="00076D44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  <w:p w:rsidR="00076D44" w:rsidRDefault="00076D44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488" w:type="dxa"/>
                          </w:tcPr>
                          <w:p w:rsidR="00076D44" w:rsidRDefault="00076D44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488" w:type="dxa"/>
                          </w:tcPr>
                          <w:p w:rsidR="00076D44" w:rsidRDefault="00076D44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488" w:type="dxa"/>
                          </w:tcPr>
                          <w:p w:rsidR="00076D44" w:rsidRDefault="00076D44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488" w:type="dxa"/>
                          </w:tcPr>
                          <w:p w:rsidR="00076D44" w:rsidRDefault="00076D44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</w:tr>
                    </w:tbl>
                    <w:p w:rsidR="00076D44" w:rsidRDefault="00076D44" w:rsidP="00076D44">
                      <w:pPr>
                        <w:rPr>
                          <w:b/>
                          <w:sz w:val="28"/>
                        </w:rPr>
                      </w:pPr>
                    </w:p>
                    <w:p w:rsidR="00076D44" w:rsidRDefault="00076D44" w:rsidP="00076D44">
                      <w:pPr>
                        <w:rPr>
                          <w:b/>
                          <w:sz w:val="28"/>
                        </w:rPr>
                      </w:pPr>
                    </w:p>
                    <w:p w:rsidR="00076D44" w:rsidRPr="00F82D42" w:rsidRDefault="00076D44" w:rsidP="00076D44">
                      <w:pPr>
                        <w:rPr>
                          <w:b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DA5EFC9" wp14:editId="21ECC75D">
                <wp:simplePos x="0" y="0"/>
                <wp:positionH relativeFrom="column">
                  <wp:posOffset>-511175</wp:posOffset>
                </wp:positionH>
                <wp:positionV relativeFrom="paragraph">
                  <wp:posOffset>-119380</wp:posOffset>
                </wp:positionV>
                <wp:extent cx="4987290" cy="735965"/>
                <wp:effectExtent l="0" t="0" r="22860" b="26035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87290" cy="7359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6D44" w:rsidRPr="00F82D42" w:rsidRDefault="002C3F12" w:rsidP="00076D44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6</w:t>
                            </w:r>
                            <w:r w:rsidR="00E270BF">
                              <w:rPr>
                                <w:sz w:val="36"/>
                              </w:rPr>
                              <w:t xml:space="preserve"> x </w:t>
                            </w:r>
                            <w:r w:rsidR="006D5515">
                              <w:rPr>
                                <w:sz w:val="36"/>
                              </w:rPr>
                              <w:t>8</w:t>
                            </w:r>
                            <w:r w:rsidR="00076D44" w:rsidRPr="00F82D42">
                              <w:rPr>
                                <w:sz w:val="36"/>
                              </w:rPr>
                              <w:t xml:space="preserve"> =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A5EFC9" id="Text Box 35" o:spid="_x0000_s1032" type="#_x0000_t202" style="position:absolute;margin-left:-40.25pt;margin-top:-9.4pt;width:392.7pt;height:57.9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" fillcolor="white [3201]" strokeweight=".5pt">
                <v:textbox>
                  <w:txbxContent>
                    <w:p w:rsidR="00076D44" w:rsidRPr="00F82D42" w:rsidRDefault="002C3F12" w:rsidP="00076D44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6</w:t>
                      </w:r>
                      <w:r w:rsidR="00E270BF">
                        <w:rPr>
                          <w:sz w:val="36"/>
                        </w:rPr>
                        <w:t xml:space="preserve"> x </w:t>
                      </w:r>
                      <w:r w:rsidR="006D5515">
                        <w:rPr>
                          <w:sz w:val="36"/>
                        </w:rPr>
                        <w:t>8</w:t>
                      </w:r>
                      <w:r w:rsidR="00076D44" w:rsidRPr="00F82D42">
                        <w:rPr>
                          <w:sz w:val="36"/>
                        </w:rPr>
                        <w:t xml:space="preserve"> =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7994311" wp14:editId="5DAEBDEA">
                <wp:simplePos x="0" y="0"/>
                <wp:positionH relativeFrom="column">
                  <wp:posOffset>-510639</wp:posOffset>
                </wp:positionH>
                <wp:positionV relativeFrom="paragraph">
                  <wp:posOffset>617517</wp:posOffset>
                </wp:positionV>
                <wp:extent cx="4987290" cy="735833"/>
                <wp:effectExtent l="0" t="0" r="22860" b="2667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87290" cy="73583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6D44" w:rsidRPr="00F82D42" w:rsidRDefault="006D5515" w:rsidP="00076D44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 xml:space="preserve">6 </w:t>
                            </w:r>
                            <w:r w:rsidR="002C3F12">
                              <w:rPr>
                                <w:sz w:val="36"/>
                              </w:rPr>
                              <w:t>x</w:t>
                            </w:r>
                            <w:r w:rsidR="00E270BF">
                              <w:rPr>
                                <w:sz w:val="36"/>
                              </w:rPr>
                              <w:t xml:space="preserve"> </w:t>
                            </w:r>
                            <w:r>
                              <w:rPr>
                                <w:sz w:val="36"/>
                              </w:rPr>
                              <w:t>4</w:t>
                            </w:r>
                            <w:r w:rsidR="00BA23CA">
                              <w:rPr>
                                <w:sz w:val="36"/>
                              </w:rPr>
                              <w:t xml:space="preserve"> = </w:t>
                            </w:r>
                            <w:r w:rsidR="00076D44" w:rsidRPr="00F82D42">
                              <w:rPr>
                                <w:sz w:val="3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994311" id="Text Box 36" o:spid="_x0000_s1033" type="#_x0000_t202" style="position:absolute;margin-left:-40.2pt;margin-top:48.6pt;width:392.7pt;height:57.9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" fillcolor="white [3201]" strokeweight=".5pt">
                <v:textbox>
                  <w:txbxContent>
                    <w:p w:rsidR="00076D44" w:rsidRPr="00F82D42" w:rsidRDefault="006D5515" w:rsidP="00076D44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 xml:space="preserve">6 </w:t>
                      </w:r>
                      <w:r w:rsidR="002C3F12">
                        <w:rPr>
                          <w:sz w:val="36"/>
                        </w:rPr>
                        <w:t>x</w:t>
                      </w:r>
                      <w:r w:rsidR="00E270BF">
                        <w:rPr>
                          <w:sz w:val="36"/>
                        </w:rPr>
                        <w:t xml:space="preserve"> </w:t>
                      </w:r>
                      <w:r>
                        <w:rPr>
                          <w:sz w:val="36"/>
                        </w:rPr>
                        <w:t>4</w:t>
                      </w:r>
                      <w:r w:rsidR="00BA23CA">
                        <w:rPr>
                          <w:sz w:val="36"/>
                        </w:rPr>
                        <w:t xml:space="preserve"> = </w:t>
                      </w:r>
                      <w:r w:rsidR="00076D44" w:rsidRPr="00F82D42">
                        <w:rPr>
                          <w:sz w:val="3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17AB29E" wp14:editId="4B23210D">
                <wp:simplePos x="0" y="0"/>
                <wp:positionH relativeFrom="column">
                  <wp:posOffset>-511175</wp:posOffset>
                </wp:positionH>
                <wp:positionV relativeFrom="paragraph">
                  <wp:posOffset>-511175</wp:posOffset>
                </wp:positionV>
                <wp:extent cx="3170555" cy="391795"/>
                <wp:effectExtent l="0" t="0" r="10795" b="27305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70555" cy="3917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6D44" w:rsidRPr="00F82D42" w:rsidRDefault="00076D44" w:rsidP="00076D44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F82D42">
                              <w:rPr>
                                <w:b/>
                                <w:sz w:val="28"/>
                              </w:rPr>
                              <w:t>Date: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7AB29E" id="Text Box 37" o:spid="_x0000_s1042" type="#_x0000_t202" style="position:absolute;margin-left:-40.25pt;margin-top:-40.25pt;width:249.65pt;height:30.8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" fillcolor="white [3201]" strokeweight=".5pt">
                <v:textbox>
                  <w:txbxContent>
                    <w:p w:rsidR="00076D44" w:rsidRPr="00F82D42" w:rsidRDefault="00076D44" w:rsidP="00076D44">
                      <w:pPr>
                        <w:rPr>
                          <w:b/>
                          <w:sz w:val="28"/>
                        </w:rPr>
                      </w:pPr>
                      <w:r w:rsidRPr="00F82D42">
                        <w:rPr>
                          <w:b/>
                          <w:sz w:val="28"/>
                        </w:rPr>
                        <w:t>Date: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DB7DEC5" wp14:editId="31E9E663">
                <wp:simplePos x="0" y="0"/>
                <wp:positionH relativeFrom="column">
                  <wp:posOffset>6317615</wp:posOffset>
                </wp:positionH>
                <wp:positionV relativeFrom="paragraph">
                  <wp:posOffset>-511175</wp:posOffset>
                </wp:positionV>
                <wp:extent cx="3170555" cy="391795"/>
                <wp:effectExtent l="0" t="0" r="10795" b="27305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70555" cy="3917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6D44" w:rsidRPr="00F82D42" w:rsidRDefault="00076D44" w:rsidP="00076D44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F82D42">
                              <w:rPr>
                                <w:b/>
                                <w:sz w:val="28"/>
                              </w:rPr>
                              <w:t>Name: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B7DEC5" id="Text Box 38" o:spid="_x0000_s1043" type="#_x0000_t202" style="position:absolute;margin-left:497.45pt;margin-top:-40.25pt;width:249.65pt;height:30.8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" fillcolor="white [3201]" strokeweight=".5pt">
                <v:textbox>
                  <w:txbxContent>
                    <w:p w:rsidR="00076D44" w:rsidRPr="00F82D42" w:rsidRDefault="00076D44" w:rsidP="00076D44">
                      <w:pPr>
                        <w:rPr>
                          <w:b/>
                          <w:sz w:val="28"/>
                        </w:rPr>
                      </w:pPr>
                      <w:r w:rsidRPr="00F82D42">
                        <w:rPr>
                          <w:b/>
                          <w:sz w:val="28"/>
                        </w:rPr>
                        <w:t>Name: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5382DFE" wp14:editId="074954CD">
                <wp:simplePos x="0" y="0"/>
                <wp:positionH relativeFrom="column">
                  <wp:posOffset>2660015</wp:posOffset>
                </wp:positionH>
                <wp:positionV relativeFrom="paragraph">
                  <wp:posOffset>-511175</wp:posOffset>
                </wp:positionV>
                <wp:extent cx="3657600" cy="391795"/>
                <wp:effectExtent l="0" t="0" r="19050" b="27305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57600" cy="3917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6D44" w:rsidRPr="0085498D" w:rsidRDefault="00076D44" w:rsidP="00076D44">
                            <w:pPr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85498D">
                              <w:rPr>
                                <w:b/>
                                <w:sz w:val="40"/>
                              </w:rPr>
                              <w:t xml:space="preserve">15 for 15 Arithmetic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382DFE" id="Text Box 39" o:spid="_x0000_s1044" type="#_x0000_t202" style="position:absolute;margin-left:209.45pt;margin-top:-40.25pt;width:4in;height:30.85pt;z-index:251700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" fillcolor="white [3201]" strokeweight=".5pt">
                <v:textbox>
                  <w:txbxContent>
                    <w:p w:rsidR="00076D44" w:rsidRPr="0085498D" w:rsidRDefault="00076D44" w:rsidP="00076D44">
                      <w:pPr>
                        <w:jc w:val="center"/>
                        <w:rPr>
                          <w:b/>
                          <w:sz w:val="40"/>
                        </w:rPr>
                      </w:pPr>
                      <w:r w:rsidRPr="0085498D">
                        <w:rPr>
                          <w:b/>
                          <w:sz w:val="40"/>
                        </w:rPr>
                        <w:t xml:space="preserve">15 for 15 Arithmetic </w:t>
                      </w:r>
                    </w:p>
                  </w:txbxContent>
                </v:textbox>
              </v:shape>
            </w:pict>
          </mc:Fallback>
        </mc:AlternateContent>
      </w:r>
      <w:r w:rsidR="00B20F56">
        <w:t>9</w:t>
      </w:r>
      <w:bookmarkStart w:id="0" w:name="_GoBack"/>
      <w:bookmarkEnd w:id="0"/>
    </w:p>
    <w:p w:rsidR="00076D44" w:rsidRDefault="00076D44"/>
    <w:p w:rsidR="00076D44" w:rsidRDefault="006D5515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4EFEF266" wp14:editId="25A61463">
                <wp:simplePos x="0" y="0"/>
                <wp:positionH relativeFrom="column">
                  <wp:posOffset>6115050</wp:posOffset>
                </wp:positionH>
                <wp:positionV relativeFrom="paragraph">
                  <wp:posOffset>3889375</wp:posOffset>
                </wp:positionV>
                <wp:extent cx="3372485" cy="1582420"/>
                <wp:effectExtent l="0" t="0" r="18415" b="1778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72485" cy="15824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6D44" w:rsidRDefault="006D5515" w:rsidP="00076D44">
                            <w:pPr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>What fraction of the shape is shaded?</w:t>
                            </w:r>
                          </w:p>
                          <w:p w:rsidR="006D5515" w:rsidRPr="00BA52B6" w:rsidRDefault="006D5515" w:rsidP="00076D44">
                            <w:pPr>
                              <w:rPr>
                                <w:sz w:val="32"/>
                              </w:rPr>
                            </w:pPr>
                            <w:r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2D6049B9" wp14:editId="17D1ED60">
                                  <wp:extent cx="1187450" cy="1187450"/>
                                  <wp:effectExtent l="0" t="0" r="0" b="0"/>
                                  <wp:docPr id="2" name="Picture 2" descr="Image result for 3/7 shad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Image result for 3/7 shaded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87450" cy="11874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FEF266" id="Text Box 22" o:spid="_x0000_s1037" type="#_x0000_t202" style="position:absolute;margin-left:481.5pt;margin-top:306.25pt;width:265.55pt;height:124.6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" fillcolor="white [3201]" strokeweight=".5pt">
                <v:textbox>
                  <w:txbxContent>
                    <w:p w:rsidR="00076D44" w:rsidRDefault="006D5515" w:rsidP="00076D44">
                      <w:pPr>
                        <w:rPr>
                          <w:sz w:val="32"/>
                        </w:rPr>
                      </w:pPr>
                      <w:r>
                        <w:rPr>
                          <w:sz w:val="32"/>
                        </w:rPr>
                        <w:t>What fraction of the shape is shaded?</w:t>
                      </w:r>
                    </w:p>
                    <w:p w:rsidR="006D5515" w:rsidRPr="00BA52B6" w:rsidRDefault="006D5515" w:rsidP="00076D44">
                      <w:pPr>
                        <w:rPr>
                          <w:sz w:val="32"/>
                        </w:rPr>
                      </w:pPr>
                      <w:r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2D6049B9" wp14:editId="17D1ED60">
                            <wp:extent cx="1187450" cy="1187450"/>
                            <wp:effectExtent l="0" t="0" r="0" b="0"/>
                            <wp:docPr id="2" name="Picture 2" descr="Image result for 3/7 shad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 descr="Image result for 3/7 shaded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87450" cy="11874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D57F014" wp14:editId="41A21864">
                <wp:simplePos x="0" y="0"/>
                <wp:positionH relativeFrom="column">
                  <wp:posOffset>6109335</wp:posOffset>
                </wp:positionH>
                <wp:positionV relativeFrom="paragraph">
                  <wp:posOffset>2099945</wp:posOffset>
                </wp:positionV>
                <wp:extent cx="3372485" cy="1792605"/>
                <wp:effectExtent l="0" t="0" r="18415" b="17145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72485" cy="17926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1256"/>
                              <w:gridCol w:w="3716"/>
                            </w:tblGrid>
                            <w:tr w:rsidR="00076D44" w:rsidTr="006D5515">
                              <w:trPr>
                                <w:jc w:val="center"/>
                              </w:trPr>
                              <w:tc>
                                <w:tcPr>
                                  <w:tcW w:w="1256" w:type="dxa"/>
                                </w:tcPr>
                                <w:p w:rsidR="00076D44" w:rsidRDefault="00076D44" w:rsidP="0085498D">
                                  <w:pPr>
                                    <w:rPr>
                                      <w:sz w:val="3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16" w:type="dxa"/>
                                </w:tcPr>
                                <w:p w:rsidR="00076D44" w:rsidRPr="006D5515" w:rsidRDefault="006D5515" w:rsidP="0085498D">
                                  <w:pPr>
                                    <w:rPr>
                                      <w:b/>
                                      <w:sz w:val="36"/>
                                    </w:rPr>
                                  </w:pPr>
                                  <w:r>
                                    <w:rPr>
                                      <w:b/>
                                      <w:sz w:val="36"/>
                                    </w:rPr>
                                    <w:t>Round t</w:t>
                                  </w:r>
                                  <w:r w:rsidR="002C3F12" w:rsidRPr="006D5515">
                                    <w:rPr>
                                      <w:b/>
                                      <w:sz w:val="36"/>
                                    </w:rPr>
                                    <w:t>o nearest 10</w:t>
                                  </w:r>
                                  <w:r w:rsidRPr="006D5515">
                                    <w:rPr>
                                      <w:b/>
                                      <w:sz w:val="36"/>
                                    </w:rPr>
                                    <w:t>0</w:t>
                                  </w:r>
                                </w:p>
                              </w:tc>
                            </w:tr>
                            <w:tr w:rsidR="00076D44" w:rsidTr="006D5515">
                              <w:trPr>
                                <w:jc w:val="center"/>
                              </w:trPr>
                              <w:tc>
                                <w:tcPr>
                                  <w:tcW w:w="1256" w:type="dxa"/>
                                </w:tcPr>
                                <w:p w:rsidR="00076D44" w:rsidRDefault="00076D44" w:rsidP="0085498D">
                                  <w:pPr>
                                    <w:spacing w:line="360" w:lineRule="auto"/>
                                    <w:rPr>
                                      <w:sz w:val="36"/>
                                    </w:rPr>
                                  </w:pPr>
                                  <w:r>
                                    <w:rPr>
                                      <w:sz w:val="36"/>
                                    </w:rPr>
                                    <w:t>4</w:t>
                                  </w:r>
                                  <w:r w:rsidR="00B20F56">
                                    <w:rPr>
                                      <w:sz w:val="36"/>
                                    </w:rPr>
                                    <w:t>5</w:t>
                                  </w:r>
                                  <w:r w:rsidR="002C3F12">
                                    <w:rPr>
                                      <w:sz w:val="36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3716" w:type="dxa"/>
                                </w:tcPr>
                                <w:p w:rsidR="00076D44" w:rsidRDefault="00076D44" w:rsidP="0085498D">
                                  <w:pPr>
                                    <w:rPr>
                                      <w:sz w:val="36"/>
                                    </w:rPr>
                                  </w:pPr>
                                </w:p>
                              </w:tc>
                            </w:tr>
                            <w:tr w:rsidR="00076D44" w:rsidTr="006D5515">
                              <w:trPr>
                                <w:jc w:val="center"/>
                              </w:trPr>
                              <w:tc>
                                <w:tcPr>
                                  <w:tcW w:w="1256" w:type="dxa"/>
                                </w:tcPr>
                                <w:p w:rsidR="00076D44" w:rsidRDefault="002C3F12" w:rsidP="0085498D">
                                  <w:pPr>
                                    <w:spacing w:line="360" w:lineRule="auto"/>
                                    <w:rPr>
                                      <w:sz w:val="36"/>
                                    </w:rPr>
                                  </w:pPr>
                                  <w:r>
                                    <w:rPr>
                                      <w:sz w:val="36"/>
                                    </w:rPr>
                                    <w:t>583</w:t>
                                  </w:r>
                                </w:p>
                              </w:tc>
                              <w:tc>
                                <w:tcPr>
                                  <w:tcW w:w="3716" w:type="dxa"/>
                                </w:tcPr>
                                <w:p w:rsidR="00076D44" w:rsidRDefault="00076D44" w:rsidP="0085498D">
                                  <w:pPr>
                                    <w:rPr>
                                      <w:sz w:val="36"/>
                                    </w:rPr>
                                  </w:pPr>
                                </w:p>
                              </w:tc>
                            </w:tr>
                            <w:tr w:rsidR="00076D44" w:rsidTr="006D5515">
                              <w:trPr>
                                <w:jc w:val="center"/>
                              </w:trPr>
                              <w:tc>
                                <w:tcPr>
                                  <w:tcW w:w="1256" w:type="dxa"/>
                                </w:tcPr>
                                <w:p w:rsidR="00076D44" w:rsidRDefault="002C3F12" w:rsidP="002C3F12">
                                  <w:pPr>
                                    <w:spacing w:line="360" w:lineRule="auto"/>
                                    <w:rPr>
                                      <w:sz w:val="36"/>
                                    </w:rPr>
                                  </w:pPr>
                                  <w:r>
                                    <w:rPr>
                                      <w:sz w:val="36"/>
                                    </w:rPr>
                                    <w:t>876</w:t>
                                  </w:r>
                                </w:p>
                              </w:tc>
                              <w:tc>
                                <w:tcPr>
                                  <w:tcW w:w="3716" w:type="dxa"/>
                                </w:tcPr>
                                <w:p w:rsidR="00076D44" w:rsidRDefault="00076D44" w:rsidP="0085498D">
                                  <w:pPr>
                                    <w:rPr>
                                      <w:sz w:val="36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76D44" w:rsidRPr="00F82D42" w:rsidRDefault="00076D44" w:rsidP="00076D44">
                            <w:pPr>
                              <w:rPr>
                                <w:sz w:val="36"/>
                              </w:rPr>
                            </w:pPr>
                          </w:p>
                          <w:p w:rsidR="00076D44" w:rsidRDefault="00076D44" w:rsidP="00076D4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57F014" id="Text Box 30" o:spid="_x0000_s1038" type="#_x0000_t202" style="position:absolute;margin-left:481.05pt;margin-top:165.35pt;width:265.55pt;height:141.1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" fillcolor="white [3201]" strokeweight=".5pt">
                <v:textbox>
                  <w:txbxContent>
                    <w:tbl>
                      <w:tblPr>
                        <w:tblStyle w:val="TableGrid"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1256"/>
                        <w:gridCol w:w="3716"/>
                      </w:tblGrid>
                      <w:tr w:rsidR="00076D44" w:rsidTr="006D5515">
                        <w:trPr>
                          <w:jc w:val="center"/>
                        </w:trPr>
                        <w:tc>
                          <w:tcPr>
                            <w:tcW w:w="1256" w:type="dxa"/>
                          </w:tcPr>
                          <w:p w:rsidR="00076D44" w:rsidRDefault="00076D44" w:rsidP="0085498D">
                            <w:pPr>
                              <w:rPr>
                                <w:sz w:val="36"/>
                              </w:rPr>
                            </w:pPr>
                          </w:p>
                        </w:tc>
                        <w:tc>
                          <w:tcPr>
                            <w:tcW w:w="3716" w:type="dxa"/>
                          </w:tcPr>
                          <w:p w:rsidR="00076D44" w:rsidRPr="006D5515" w:rsidRDefault="006D5515" w:rsidP="0085498D">
                            <w:pPr>
                              <w:rPr>
                                <w:b/>
                                <w:sz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</w:rPr>
                              <w:t>Round t</w:t>
                            </w:r>
                            <w:r w:rsidR="002C3F12" w:rsidRPr="006D5515">
                              <w:rPr>
                                <w:b/>
                                <w:sz w:val="36"/>
                              </w:rPr>
                              <w:t>o nearest 10</w:t>
                            </w:r>
                            <w:r w:rsidRPr="006D5515">
                              <w:rPr>
                                <w:b/>
                                <w:sz w:val="36"/>
                              </w:rPr>
                              <w:t>0</w:t>
                            </w:r>
                          </w:p>
                        </w:tc>
                      </w:tr>
                      <w:tr w:rsidR="00076D44" w:rsidTr="006D5515">
                        <w:trPr>
                          <w:jc w:val="center"/>
                        </w:trPr>
                        <w:tc>
                          <w:tcPr>
                            <w:tcW w:w="1256" w:type="dxa"/>
                          </w:tcPr>
                          <w:p w:rsidR="00076D44" w:rsidRDefault="00076D44" w:rsidP="0085498D">
                            <w:pPr>
                              <w:spacing w:line="360" w:lineRule="auto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4</w:t>
                            </w:r>
                            <w:r w:rsidR="00B20F56">
                              <w:rPr>
                                <w:sz w:val="36"/>
                              </w:rPr>
                              <w:t>5</w:t>
                            </w:r>
                            <w:r w:rsidR="002C3F12">
                              <w:rPr>
                                <w:sz w:val="36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3716" w:type="dxa"/>
                          </w:tcPr>
                          <w:p w:rsidR="00076D44" w:rsidRDefault="00076D44" w:rsidP="0085498D">
                            <w:pPr>
                              <w:rPr>
                                <w:sz w:val="36"/>
                              </w:rPr>
                            </w:pPr>
                          </w:p>
                        </w:tc>
                      </w:tr>
                      <w:tr w:rsidR="00076D44" w:rsidTr="006D5515">
                        <w:trPr>
                          <w:jc w:val="center"/>
                        </w:trPr>
                        <w:tc>
                          <w:tcPr>
                            <w:tcW w:w="1256" w:type="dxa"/>
                          </w:tcPr>
                          <w:p w:rsidR="00076D44" w:rsidRDefault="002C3F12" w:rsidP="0085498D">
                            <w:pPr>
                              <w:spacing w:line="360" w:lineRule="auto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583</w:t>
                            </w:r>
                          </w:p>
                        </w:tc>
                        <w:tc>
                          <w:tcPr>
                            <w:tcW w:w="3716" w:type="dxa"/>
                          </w:tcPr>
                          <w:p w:rsidR="00076D44" w:rsidRDefault="00076D44" w:rsidP="0085498D">
                            <w:pPr>
                              <w:rPr>
                                <w:sz w:val="36"/>
                              </w:rPr>
                            </w:pPr>
                          </w:p>
                        </w:tc>
                      </w:tr>
                      <w:tr w:rsidR="00076D44" w:rsidTr="006D5515">
                        <w:trPr>
                          <w:jc w:val="center"/>
                        </w:trPr>
                        <w:tc>
                          <w:tcPr>
                            <w:tcW w:w="1256" w:type="dxa"/>
                          </w:tcPr>
                          <w:p w:rsidR="00076D44" w:rsidRDefault="002C3F12" w:rsidP="002C3F12">
                            <w:pPr>
                              <w:spacing w:line="360" w:lineRule="auto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876</w:t>
                            </w:r>
                          </w:p>
                        </w:tc>
                        <w:tc>
                          <w:tcPr>
                            <w:tcW w:w="3716" w:type="dxa"/>
                          </w:tcPr>
                          <w:p w:rsidR="00076D44" w:rsidRDefault="00076D44" w:rsidP="0085498D">
                            <w:pPr>
                              <w:rPr>
                                <w:sz w:val="36"/>
                              </w:rPr>
                            </w:pPr>
                          </w:p>
                        </w:tc>
                      </w:tr>
                    </w:tbl>
                    <w:p w:rsidR="00076D44" w:rsidRPr="00F82D42" w:rsidRDefault="00076D44" w:rsidP="00076D44">
                      <w:pPr>
                        <w:rPr>
                          <w:sz w:val="36"/>
                        </w:rPr>
                      </w:pPr>
                    </w:p>
                    <w:p w:rsidR="00076D44" w:rsidRDefault="00076D44" w:rsidP="00076D44"/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28E881A" wp14:editId="310803C5">
                <wp:simplePos x="0" y="0"/>
                <wp:positionH relativeFrom="column">
                  <wp:posOffset>6115050</wp:posOffset>
                </wp:positionH>
                <wp:positionV relativeFrom="paragraph">
                  <wp:posOffset>706120</wp:posOffset>
                </wp:positionV>
                <wp:extent cx="3371850" cy="1381125"/>
                <wp:effectExtent l="0" t="0" r="19050" b="28575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71850" cy="1381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6D44" w:rsidRPr="00F82D42" w:rsidRDefault="006D5515" w:rsidP="00076D44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14</w:t>
                            </w:r>
                            <w:r w:rsidR="00B20F56">
                              <w:rPr>
                                <w:sz w:val="36"/>
                              </w:rPr>
                              <w:t xml:space="preserve"> x </w:t>
                            </w:r>
                            <w:r>
                              <w:rPr>
                                <w:sz w:val="36"/>
                              </w:rPr>
                              <w:t>5</w:t>
                            </w:r>
                            <w:r w:rsidR="00076D44" w:rsidRPr="00F82D42">
                              <w:rPr>
                                <w:sz w:val="36"/>
                              </w:rPr>
                              <w:t xml:space="preserve"> =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8E881A" id="Text Box 31" o:spid="_x0000_s1039" type="#_x0000_t202" style="position:absolute;margin-left:481.5pt;margin-top:55.6pt;width:265.5pt;height:108.7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" fillcolor="white [3201]" strokeweight=".5pt">
                <v:textbox>
                  <w:txbxContent>
                    <w:p w:rsidR="00076D44" w:rsidRPr="00F82D42" w:rsidRDefault="006D5515" w:rsidP="00076D44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14</w:t>
                      </w:r>
                      <w:r w:rsidR="00B20F56">
                        <w:rPr>
                          <w:sz w:val="36"/>
                        </w:rPr>
                        <w:t xml:space="preserve"> x </w:t>
                      </w:r>
                      <w:r>
                        <w:rPr>
                          <w:sz w:val="36"/>
                        </w:rPr>
                        <w:t>5</w:t>
                      </w:r>
                      <w:r w:rsidR="00076D44" w:rsidRPr="00F82D42">
                        <w:rPr>
                          <w:sz w:val="36"/>
                        </w:rPr>
                        <w:t xml:space="preserve"> =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EAA1977" wp14:editId="7E9FA3B2">
                <wp:simplePos x="0" y="0"/>
                <wp:positionH relativeFrom="column">
                  <wp:posOffset>2771775</wp:posOffset>
                </wp:positionH>
                <wp:positionV relativeFrom="paragraph">
                  <wp:posOffset>1601471</wp:posOffset>
                </wp:positionV>
                <wp:extent cx="3336925" cy="1123950"/>
                <wp:effectExtent l="0" t="0" r="15875" b="1905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6925" cy="1123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D5515" w:rsidRPr="00F82D42" w:rsidRDefault="006D5515" w:rsidP="006D5515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 xml:space="preserve">126 ÷ 6 </w:t>
                            </w:r>
                            <w:r w:rsidRPr="00F82D42">
                              <w:rPr>
                                <w:sz w:val="36"/>
                              </w:rPr>
                              <w:t xml:space="preserve">= </w:t>
                            </w:r>
                          </w:p>
                          <w:p w:rsidR="00076D44" w:rsidRPr="006D5515" w:rsidRDefault="00076D44" w:rsidP="00076D44">
                            <w:pPr>
                              <w:rPr>
                                <w:sz w:val="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AA1977" id="Text Box 29" o:spid="_x0000_s1040" type="#_x0000_t202" style="position:absolute;margin-left:218.25pt;margin-top:126.1pt;width:262.75pt;height:88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" fillcolor="white [3201]" strokeweight=".5pt">
                <v:textbox>
                  <w:txbxContent>
                    <w:p w:rsidR="006D5515" w:rsidRPr="00F82D42" w:rsidRDefault="006D5515" w:rsidP="006D5515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 xml:space="preserve">126 ÷ 6 </w:t>
                      </w:r>
                      <w:r w:rsidRPr="00F82D42">
                        <w:rPr>
                          <w:sz w:val="36"/>
                        </w:rPr>
                        <w:t xml:space="preserve">= </w:t>
                      </w:r>
                    </w:p>
                    <w:p w:rsidR="00076D44" w:rsidRPr="006D5515" w:rsidRDefault="00076D44" w:rsidP="00076D44">
                      <w:pPr>
                        <w:rPr>
                          <w:sz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B856A7F" wp14:editId="68535104">
                <wp:simplePos x="0" y="0"/>
                <wp:positionH relativeFrom="column">
                  <wp:posOffset>2781300</wp:posOffset>
                </wp:positionH>
                <wp:positionV relativeFrom="paragraph">
                  <wp:posOffset>706120</wp:posOffset>
                </wp:positionV>
                <wp:extent cx="3336925" cy="942975"/>
                <wp:effectExtent l="0" t="0" r="15875" b="28575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6925" cy="942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52B6" w:rsidRPr="00F82D42" w:rsidRDefault="00BA52B6" w:rsidP="00BA52B6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 xml:space="preserve"> </w:t>
                            </w:r>
                            <w:r w:rsidR="006D5515">
                              <w:rPr>
                                <w:sz w:val="36"/>
                              </w:rPr>
                              <w:t xml:space="preserve">2382 – 1135 </w:t>
                            </w:r>
                            <w:r w:rsidRPr="00F82D42">
                              <w:rPr>
                                <w:sz w:val="36"/>
                              </w:rPr>
                              <w:t xml:space="preserve">= </w:t>
                            </w:r>
                          </w:p>
                          <w:p w:rsidR="00BA52B6" w:rsidRDefault="00BA52B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856A7F" id="Text Box 32" o:spid="_x0000_s1041" type="#_x0000_t202" style="position:absolute;margin-left:219pt;margin-top:55.6pt;width:262.75pt;height:74.2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" fillcolor="white [3201]" strokeweight=".5pt">
                <v:textbox>
                  <w:txbxContent>
                    <w:p w:rsidR="00BA52B6" w:rsidRPr="00F82D42" w:rsidRDefault="00BA52B6" w:rsidP="00BA52B6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 xml:space="preserve"> </w:t>
                      </w:r>
                      <w:r w:rsidR="006D5515">
                        <w:rPr>
                          <w:sz w:val="36"/>
                        </w:rPr>
                        <w:t xml:space="preserve">2382 – 1135 </w:t>
                      </w:r>
                      <w:r w:rsidRPr="00F82D42">
                        <w:rPr>
                          <w:sz w:val="36"/>
                        </w:rPr>
                        <w:t xml:space="preserve">= </w:t>
                      </w:r>
                    </w:p>
                    <w:p w:rsidR="00BA52B6" w:rsidRDefault="00BA52B6"/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6C508F8" wp14:editId="7FF615AA">
                <wp:simplePos x="0" y="0"/>
                <wp:positionH relativeFrom="column">
                  <wp:posOffset>2771775</wp:posOffset>
                </wp:positionH>
                <wp:positionV relativeFrom="paragraph">
                  <wp:posOffset>2725420</wp:posOffset>
                </wp:positionV>
                <wp:extent cx="3336925" cy="955675"/>
                <wp:effectExtent l="0" t="0" r="15875" b="15875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6925" cy="9556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D5515" w:rsidRPr="006D5515" w:rsidRDefault="006D5515" w:rsidP="006D5515">
                            <w:r w:rsidRPr="006D5515">
                              <w:t>Partition these numbers</w:t>
                            </w:r>
                            <w:r>
                              <w:t xml:space="preserve"> </w:t>
                            </w:r>
                            <w:proofErr w:type="gramStart"/>
                            <w:r>
                              <w:t xml:space="preserve">( </w:t>
                            </w:r>
                            <w:proofErr w:type="spellStart"/>
                            <w:r>
                              <w:t>e.g</w:t>
                            </w:r>
                            <w:proofErr w:type="spellEnd"/>
                            <w:proofErr w:type="gramEnd"/>
                            <w:r>
                              <w:t xml:space="preserve"> 445 = 400 + 40 + 5)</w:t>
                            </w:r>
                          </w:p>
                          <w:p w:rsidR="006D5515" w:rsidRPr="006D5515" w:rsidRDefault="006D5515" w:rsidP="006D5515">
                            <w:pPr>
                              <w:rPr>
                                <w:sz w:val="40"/>
                              </w:rPr>
                            </w:pPr>
                            <w:r w:rsidRPr="006D5515">
                              <w:rPr>
                                <w:sz w:val="40"/>
                              </w:rPr>
                              <w:t>556</w:t>
                            </w:r>
                            <w:r>
                              <w:rPr>
                                <w:sz w:val="40"/>
                              </w:rPr>
                              <w:t xml:space="preserve"> =</w:t>
                            </w:r>
                          </w:p>
                          <w:p w:rsidR="00076D44" w:rsidRDefault="00076D44" w:rsidP="00076D4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C508F8" id="Text Box 28" o:spid="_x0000_s1042" type="#_x0000_t202" style="position:absolute;margin-left:218.25pt;margin-top:214.6pt;width:262.75pt;height:75.2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" fillcolor="white [3201]" strokeweight=".5pt">
                <v:textbox>
                  <w:txbxContent>
                    <w:p w:rsidR="006D5515" w:rsidRPr="006D5515" w:rsidRDefault="006D5515" w:rsidP="006D5515">
                      <w:r w:rsidRPr="006D5515">
                        <w:t>Partition these numbers</w:t>
                      </w:r>
                      <w:r>
                        <w:t xml:space="preserve"> </w:t>
                      </w:r>
                      <w:proofErr w:type="gramStart"/>
                      <w:r>
                        <w:t xml:space="preserve">( </w:t>
                      </w:r>
                      <w:proofErr w:type="spellStart"/>
                      <w:r>
                        <w:t>e.g</w:t>
                      </w:r>
                      <w:proofErr w:type="spellEnd"/>
                      <w:proofErr w:type="gramEnd"/>
                      <w:r>
                        <w:t xml:space="preserve"> 445 = 400 + 40 + 5)</w:t>
                      </w:r>
                    </w:p>
                    <w:p w:rsidR="006D5515" w:rsidRPr="006D5515" w:rsidRDefault="006D5515" w:rsidP="006D5515">
                      <w:pPr>
                        <w:rPr>
                          <w:sz w:val="40"/>
                        </w:rPr>
                      </w:pPr>
                      <w:r w:rsidRPr="006D5515">
                        <w:rPr>
                          <w:sz w:val="40"/>
                        </w:rPr>
                        <w:t>556</w:t>
                      </w:r>
                      <w:r>
                        <w:rPr>
                          <w:sz w:val="40"/>
                        </w:rPr>
                        <w:t xml:space="preserve"> =</w:t>
                      </w:r>
                    </w:p>
                    <w:p w:rsidR="00076D44" w:rsidRDefault="00076D44" w:rsidP="00076D44"/>
                  </w:txbxContent>
                </v:textbox>
              </v:shape>
            </w:pict>
          </mc:Fallback>
        </mc:AlternateContent>
      </w:r>
      <w:r w:rsidR="00BA52B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F68F1EE" wp14:editId="28161ABE">
                <wp:simplePos x="0" y="0"/>
                <wp:positionH relativeFrom="column">
                  <wp:posOffset>-514350</wp:posOffset>
                </wp:positionH>
                <wp:positionV relativeFrom="paragraph">
                  <wp:posOffset>3868420</wp:posOffset>
                </wp:positionV>
                <wp:extent cx="3289300" cy="1595755"/>
                <wp:effectExtent l="0" t="0" r="25400" b="2349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9300" cy="15957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52B6" w:rsidRPr="00F82D42" w:rsidRDefault="006D5515" w:rsidP="00BA52B6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852</w:t>
                            </w:r>
                            <w:r w:rsidR="00B20F56">
                              <w:rPr>
                                <w:sz w:val="36"/>
                              </w:rPr>
                              <w:t xml:space="preserve"> – 2</w:t>
                            </w:r>
                            <w:r w:rsidR="002C3F12">
                              <w:rPr>
                                <w:sz w:val="36"/>
                              </w:rPr>
                              <w:t>2</w:t>
                            </w:r>
                            <w:r>
                              <w:rPr>
                                <w:sz w:val="36"/>
                              </w:rPr>
                              <w:t>1</w:t>
                            </w:r>
                            <w:r w:rsidR="00BA52B6" w:rsidRPr="00F82D42">
                              <w:rPr>
                                <w:sz w:val="36"/>
                              </w:rPr>
                              <w:t xml:space="preserve">= </w:t>
                            </w:r>
                          </w:p>
                          <w:p w:rsidR="00076D44" w:rsidRPr="00F82D42" w:rsidRDefault="00076D44" w:rsidP="00076D44">
                            <w:pPr>
                              <w:rPr>
                                <w:sz w:val="36"/>
                              </w:rPr>
                            </w:pPr>
                          </w:p>
                          <w:p w:rsidR="00076D44" w:rsidRDefault="00076D44" w:rsidP="00076D4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68F1EE" id="Text Box 23" o:spid="_x0000_s1043" type="#_x0000_t202" style="position:absolute;margin-left:-40.5pt;margin-top:304.6pt;width:259pt;height:125.6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" fillcolor="white [3201]" strokeweight=".5pt">
                <v:textbox>
                  <w:txbxContent>
                    <w:p w:rsidR="00BA52B6" w:rsidRPr="00F82D42" w:rsidRDefault="006D5515" w:rsidP="00BA52B6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852</w:t>
                      </w:r>
                      <w:r w:rsidR="00B20F56">
                        <w:rPr>
                          <w:sz w:val="36"/>
                        </w:rPr>
                        <w:t xml:space="preserve"> – 2</w:t>
                      </w:r>
                      <w:r w:rsidR="002C3F12">
                        <w:rPr>
                          <w:sz w:val="36"/>
                        </w:rPr>
                        <w:t>2</w:t>
                      </w:r>
                      <w:r>
                        <w:rPr>
                          <w:sz w:val="36"/>
                        </w:rPr>
                        <w:t>1</w:t>
                      </w:r>
                      <w:r w:rsidR="00BA52B6" w:rsidRPr="00F82D42">
                        <w:rPr>
                          <w:sz w:val="36"/>
                        </w:rPr>
                        <w:t xml:space="preserve">= </w:t>
                      </w:r>
                    </w:p>
                    <w:p w:rsidR="00076D44" w:rsidRPr="00F82D42" w:rsidRDefault="00076D44" w:rsidP="00076D44">
                      <w:pPr>
                        <w:rPr>
                          <w:sz w:val="36"/>
                        </w:rPr>
                      </w:pPr>
                    </w:p>
                    <w:p w:rsidR="00076D44" w:rsidRDefault="00076D44" w:rsidP="00076D44"/>
                  </w:txbxContent>
                </v:textbox>
              </v:shape>
            </w:pict>
          </mc:Fallback>
        </mc:AlternateContent>
      </w:r>
      <w:r w:rsidR="00BA52B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86C9D8B" wp14:editId="09E4BA43">
                <wp:simplePos x="0" y="0"/>
                <wp:positionH relativeFrom="column">
                  <wp:posOffset>-514350</wp:posOffset>
                </wp:positionH>
                <wp:positionV relativeFrom="paragraph">
                  <wp:posOffset>2496820</wp:posOffset>
                </wp:positionV>
                <wp:extent cx="3289300" cy="1362075"/>
                <wp:effectExtent l="0" t="0" r="25400" b="28575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9300" cy="1362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52B6" w:rsidRPr="00F82D42" w:rsidRDefault="006D5515" w:rsidP="00BA52B6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3432 + 1221</w:t>
                            </w:r>
                            <w:r w:rsidR="00BA52B6" w:rsidRPr="00F82D42">
                              <w:rPr>
                                <w:sz w:val="36"/>
                              </w:rPr>
                              <w:t xml:space="preserve"> = </w:t>
                            </w:r>
                          </w:p>
                          <w:p w:rsidR="00076D44" w:rsidRDefault="00076D44" w:rsidP="00076D4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6C9D8B" id="Text Box 25" o:spid="_x0000_s1044" type="#_x0000_t202" style="position:absolute;margin-left:-40.5pt;margin-top:196.6pt;width:259pt;height:107.2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" fillcolor="white [3201]" strokeweight=".5pt">
                <v:textbox>
                  <w:txbxContent>
                    <w:p w:rsidR="00BA52B6" w:rsidRPr="00F82D42" w:rsidRDefault="006D5515" w:rsidP="00BA52B6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3432 + 1221</w:t>
                      </w:r>
                      <w:r w:rsidR="00BA52B6" w:rsidRPr="00F82D42">
                        <w:rPr>
                          <w:sz w:val="36"/>
                        </w:rPr>
                        <w:t xml:space="preserve"> = </w:t>
                      </w:r>
                    </w:p>
                    <w:p w:rsidR="00076D44" w:rsidRDefault="00076D44" w:rsidP="00076D44"/>
                  </w:txbxContent>
                </v:textbox>
              </v:shape>
            </w:pict>
          </mc:Fallback>
        </mc:AlternateContent>
      </w:r>
      <w:r w:rsidR="00076D44">
        <w:br w:type="page"/>
      </w:r>
    </w:p>
    <w:p w:rsidR="0011586D" w:rsidRDefault="005616B4">
      <w:r>
        <w:rPr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9144000</wp:posOffset>
                </wp:positionH>
                <wp:positionV relativeFrom="paragraph">
                  <wp:posOffset>-783771</wp:posOffset>
                </wp:positionV>
                <wp:extent cx="343642" cy="272918"/>
                <wp:effectExtent l="0" t="0" r="18415" b="13335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3642" cy="27291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16B4" w:rsidRPr="005616B4" w:rsidRDefault="005616B4" w:rsidP="005616B4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5616B4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0" o:spid="_x0000_s1045" type="#_x0000_t202" style="position:absolute;margin-left:10in;margin-top:-61.7pt;width:27.05pt;height:21.5pt;z-index:2516971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" fillcolor="white [3201]" strokeweight=".5pt">
                <v:textbox>
                  <w:txbxContent>
                    <w:p w:rsidR="005616B4" w:rsidRPr="005616B4" w:rsidRDefault="005616B4" w:rsidP="005616B4">
                      <w:pPr>
                        <w:jc w:val="center"/>
                        <w:rPr>
                          <w:b/>
                        </w:rPr>
                      </w:pPr>
                      <w:r w:rsidRPr="005616B4">
                        <w:rPr>
                          <w:b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="0085498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233E429" wp14:editId="1BC4B8BC">
                <wp:simplePos x="0" y="0"/>
                <wp:positionH relativeFrom="column">
                  <wp:posOffset>6115792</wp:posOffset>
                </wp:positionH>
                <wp:positionV relativeFrom="paragraph">
                  <wp:posOffset>4940135</wp:posOffset>
                </wp:positionV>
                <wp:extent cx="3372485" cy="1175171"/>
                <wp:effectExtent l="0" t="0" r="18415" b="2540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72485" cy="117517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498D" w:rsidRPr="0085498D" w:rsidRDefault="0085498D" w:rsidP="0085498D">
                            <w:pPr>
                              <w:spacing w:line="240" w:lineRule="auto"/>
                              <w:rPr>
                                <w:b/>
                                <w:sz w:val="24"/>
                              </w:rPr>
                            </w:pPr>
                            <w:r w:rsidRPr="0085498D">
                              <w:rPr>
                                <w:b/>
                                <w:sz w:val="24"/>
                              </w:rPr>
                              <w:t>What are the common factors of 3 and 4 which are less than 50?</w:t>
                            </w:r>
                          </w:p>
                          <w:p w:rsidR="0085498D" w:rsidRPr="00B43FCE" w:rsidRDefault="00B43FCE" w:rsidP="0085498D">
                            <w:pPr>
                              <w:rPr>
                                <w:b/>
                                <w:color w:val="FF0000"/>
                                <w:sz w:val="36"/>
                              </w:rPr>
                            </w:pPr>
                            <w:r w:rsidRPr="00B43FCE">
                              <w:rPr>
                                <w:b/>
                                <w:color w:val="FF0000"/>
                                <w:sz w:val="36"/>
                              </w:rPr>
                              <w:t>12, 24, 36, 48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33E429" id="Text Box 19" o:spid="_x0000_s1046" type="#_x0000_t202" style="position:absolute;margin-left:481.55pt;margin-top:389pt;width:265.55pt;height:92.5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" fillcolor="white [3201]" strokeweight=".5pt">
                <v:textbox>
                  <w:txbxContent>
                    <w:p w:rsidR="0085498D" w:rsidRPr="0085498D" w:rsidRDefault="0085498D" w:rsidP="0085498D">
                      <w:pPr>
                        <w:spacing w:line="240" w:lineRule="auto"/>
                        <w:rPr>
                          <w:b/>
                          <w:sz w:val="24"/>
                        </w:rPr>
                      </w:pPr>
                      <w:r w:rsidRPr="0085498D">
                        <w:rPr>
                          <w:b/>
                          <w:sz w:val="24"/>
                        </w:rPr>
                        <w:t>What are the common factors of 3 and 4 which are less than 50?</w:t>
                      </w:r>
                    </w:p>
                    <w:p w:rsidR="0085498D" w:rsidRPr="00B43FCE" w:rsidRDefault="00B43FCE" w:rsidP="0085498D">
                      <w:pPr>
                        <w:rPr>
                          <w:b/>
                          <w:color w:val="FF0000"/>
                          <w:sz w:val="36"/>
                        </w:rPr>
                      </w:pPr>
                      <w:r w:rsidRPr="00B43FCE">
                        <w:rPr>
                          <w:b/>
                          <w:color w:val="FF0000"/>
                          <w:sz w:val="36"/>
                        </w:rPr>
                        <w:t>12, 24, 36, 48</w:t>
                      </w:r>
                    </w:p>
                  </w:txbxContent>
                </v:textbox>
              </v:shape>
            </w:pict>
          </mc:Fallback>
        </mc:AlternateContent>
      </w:r>
      <w:r w:rsidR="0085498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D02C667" wp14:editId="6E82682F">
                <wp:simplePos x="0" y="0"/>
                <wp:positionH relativeFrom="column">
                  <wp:posOffset>-510639</wp:posOffset>
                </wp:positionH>
                <wp:positionV relativeFrom="paragraph">
                  <wp:posOffset>5510152</wp:posOffset>
                </wp:positionV>
                <wp:extent cx="3289300" cy="605600"/>
                <wp:effectExtent l="0" t="0" r="25400" b="23495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9300" cy="605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498D" w:rsidRPr="00F82D42" w:rsidRDefault="0085498D" w:rsidP="0085498D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3</w:t>
                            </w:r>
                            <w:r w:rsidRPr="0085498D">
                              <w:rPr>
                                <w:sz w:val="36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sz w:val="36"/>
                              </w:rPr>
                              <w:t xml:space="preserve"> + 3</w:t>
                            </w:r>
                            <w:r w:rsidRPr="0085498D">
                              <w:rPr>
                                <w:sz w:val="36"/>
                                <w:vertAlign w:val="superscript"/>
                              </w:rPr>
                              <w:t>3</w:t>
                            </w:r>
                            <w:r>
                              <w:rPr>
                                <w:sz w:val="36"/>
                              </w:rPr>
                              <w:t xml:space="preserve"> </w:t>
                            </w:r>
                            <w:r w:rsidRPr="00F82D42">
                              <w:rPr>
                                <w:sz w:val="36"/>
                              </w:rPr>
                              <w:t xml:space="preserve">= </w:t>
                            </w:r>
                            <w:r w:rsidR="00B43FCE" w:rsidRPr="00B43FCE">
                              <w:rPr>
                                <w:b/>
                                <w:color w:val="FF0000"/>
                                <w:sz w:val="36"/>
                              </w:rPr>
                              <w:t>9 +27 = 36</w:t>
                            </w:r>
                          </w:p>
                          <w:p w:rsidR="0085498D" w:rsidRDefault="0085498D" w:rsidP="0085498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02C667" id="Text Box 17" o:spid="_x0000_s1047" type="#_x0000_t202" style="position:absolute;margin-left:-40.2pt;margin-top:433.85pt;width:259pt;height:47.7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" fillcolor="white [3201]" strokeweight=".5pt">
                <v:textbox>
                  <w:txbxContent>
                    <w:p w:rsidR="0085498D" w:rsidRPr="00F82D42" w:rsidRDefault="0085498D" w:rsidP="0085498D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3</w:t>
                      </w:r>
                      <w:r w:rsidRPr="0085498D">
                        <w:rPr>
                          <w:sz w:val="36"/>
                          <w:vertAlign w:val="superscript"/>
                        </w:rPr>
                        <w:t>2</w:t>
                      </w:r>
                      <w:r>
                        <w:rPr>
                          <w:sz w:val="36"/>
                        </w:rPr>
                        <w:t xml:space="preserve"> + 3</w:t>
                      </w:r>
                      <w:r w:rsidRPr="0085498D">
                        <w:rPr>
                          <w:sz w:val="36"/>
                          <w:vertAlign w:val="superscript"/>
                        </w:rPr>
                        <w:t>3</w:t>
                      </w:r>
                      <w:r>
                        <w:rPr>
                          <w:sz w:val="36"/>
                        </w:rPr>
                        <w:t xml:space="preserve"> </w:t>
                      </w:r>
                      <w:r w:rsidRPr="00F82D42">
                        <w:rPr>
                          <w:sz w:val="36"/>
                        </w:rPr>
                        <w:t xml:space="preserve">= </w:t>
                      </w:r>
                      <w:r w:rsidR="00B43FCE" w:rsidRPr="00B43FCE">
                        <w:rPr>
                          <w:b/>
                          <w:color w:val="FF0000"/>
                          <w:sz w:val="36"/>
                        </w:rPr>
                        <w:t>9 +27 = 36</w:t>
                      </w:r>
                    </w:p>
                    <w:p w:rsidR="0085498D" w:rsidRDefault="0085498D" w:rsidP="0085498D"/>
                  </w:txbxContent>
                </v:textbox>
              </v:shape>
            </w:pict>
          </mc:Fallback>
        </mc:AlternateContent>
      </w:r>
      <w:r w:rsidR="0085498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4CE21FD" wp14:editId="52FADD25">
                <wp:simplePos x="0" y="0"/>
                <wp:positionH relativeFrom="column">
                  <wp:posOffset>2778825</wp:posOffset>
                </wp:positionH>
                <wp:positionV relativeFrom="paragraph">
                  <wp:posOffset>5522026</wp:posOffset>
                </wp:positionV>
                <wp:extent cx="3336925" cy="593725"/>
                <wp:effectExtent l="0" t="0" r="15875" b="15875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6925" cy="593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498D" w:rsidRPr="00F82D42" w:rsidRDefault="0085498D" w:rsidP="0085498D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 xml:space="preserve">12 + 4 x 2 </w:t>
                            </w:r>
                            <w:r w:rsidRPr="00F82D42">
                              <w:rPr>
                                <w:sz w:val="36"/>
                              </w:rPr>
                              <w:t xml:space="preserve">= </w:t>
                            </w:r>
                            <w:r w:rsidR="00B43FCE" w:rsidRPr="00B43FCE">
                              <w:rPr>
                                <w:b/>
                                <w:color w:val="FF0000"/>
                                <w:sz w:val="36"/>
                              </w:rPr>
                              <w:t>20</w:t>
                            </w:r>
                          </w:p>
                          <w:p w:rsidR="0085498D" w:rsidRDefault="0085498D" w:rsidP="0085498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E21FD" id="Text Box 18" o:spid="_x0000_s1048" type="#_x0000_t202" style="position:absolute;margin-left:218.8pt;margin-top:434.8pt;width:262.75pt;height:46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" fillcolor="white [3201]" strokeweight=".5pt">
                <v:textbox>
                  <w:txbxContent>
                    <w:p w:rsidR="0085498D" w:rsidRPr="00F82D42" w:rsidRDefault="0085498D" w:rsidP="0085498D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 xml:space="preserve">12 + 4 x 2 </w:t>
                      </w:r>
                      <w:r w:rsidRPr="00F82D42">
                        <w:rPr>
                          <w:sz w:val="36"/>
                        </w:rPr>
                        <w:t xml:space="preserve">= </w:t>
                      </w:r>
                      <w:r w:rsidR="00B43FCE" w:rsidRPr="00B43FCE">
                        <w:rPr>
                          <w:b/>
                          <w:color w:val="FF0000"/>
                          <w:sz w:val="36"/>
                        </w:rPr>
                        <w:t>20</w:t>
                      </w:r>
                    </w:p>
                    <w:p w:rsidR="0085498D" w:rsidRDefault="0085498D" w:rsidP="0085498D"/>
                  </w:txbxContent>
                </v:textbox>
              </v:shape>
            </w:pict>
          </mc:Fallback>
        </mc:AlternateContent>
      </w:r>
      <w:r w:rsidR="0085498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875C56F" wp14:editId="7923FD0D">
                <wp:simplePos x="0" y="0"/>
                <wp:positionH relativeFrom="column">
                  <wp:posOffset>-511175</wp:posOffset>
                </wp:positionH>
                <wp:positionV relativeFrom="paragraph">
                  <wp:posOffset>3146425</wp:posOffset>
                </wp:positionV>
                <wp:extent cx="3289300" cy="2374900"/>
                <wp:effectExtent l="0" t="0" r="25400" b="2540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9300" cy="2374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2D42" w:rsidRPr="00F82D42" w:rsidRDefault="00F82D42" w:rsidP="00F82D42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 xml:space="preserve">465 ÷ 15 </w:t>
                            </w:r>
                            <w:r w:rsidRPr="00F82D42">
                              <w:rPr>
                                <w:sz w:val="36"/>
                              </w:rPr>
                              <w:t xml:space="preserve">= </w:t>
                            </w:r>
                            <w:r w:rsidR="00E72C54" w:rsidRPr="00E72C54">
                              <w:rPr>
                                <w:b/>
                                <w:color w:val="FF0000"/>
                                <w:sz w:val="36"/>
                              </w:rPr>
                              <w:t>31</w:t>
                            </w:r>
                          </w:p>
                          <w:p w:rsidR="00F82D42" w:rsidRDefault="00F82D42" w:rsidP="00F82D4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75C56F" id="Text Box 11" o:spid="_x0000_s1049" type="#_x0000_t202" style="position:absolute;margin-left:-40.25pt;margin-top:247.75pt;width:259pt;height:187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" fillcolor="white [3201]" strokeweight=".5pt">
                <v:textbox>
                  <w:txbxContent>
                    <w:p w:rsidR="00F82D42" w:rsidRPr="00F82D42" w:rsidRDefault="00F82D42" w:rsidP="00F82D42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 xml:space="preserve">465 ÷ 15 </w:t>
                      </w:r>
                      <w:r w:rsidRPr="00F82D42">
                        <w:rPr>
                          <w:sz w:val="36"/>
                        </w:rPr>
                        <w:t xml:space="preserve">= </w:t>
                      </w:r>
                      <w:r w:rsidR="00E72C54" w:rsidRPr="00E72C54">
                        <w:rPr>
                          <w:b/>
                          <w:color w:val="FF0000"/>
                          <w:sz w:val="36"/>
                        </w:rPr>
                        <w:t>31</w:t>
                      </w:r>
                    </w:p>
                    <w:p w:rsidR="00F82D42" w:rsidRDefault="00F82D42" w:rsidP="00F82D42"/>
                  </w:txbxContent>
                </v:textbox>
              </v:shape>
            </w:pict>
          </mc:Fallback>
        </mc:AlternateContent>
      </w:r>
      <w:r w:rsidR="0085498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E8867E0" wp14:editId="6205ED84">
                <wp:simplePos x="0" y="0"/>
                <wp:positionH relativeFrom="column">
                  <wp:posOffset>2773680</wp:posOffset>
                </wp:positionH>
                <wp:positionV relativeFrom="paragraph">
                  <wp:posOffset>4933588</wp:posOffset>
                </wp:positionV>
                <wp:extent cx="3336925" cy="593725"/>
                <wp:effectExtent l="0" t="0" r="15875" b="15875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6925" cy="593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498D" w:rsidRPr="00F82D42" w:rsidRDefault="0085498D" w:rsidP="0085498D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 xml:space="preserve">4/6 ÷ 2 </w:t>
                            </w:r>
                            <w:r w:rsidRPr="00F82D42">
                              <w:rPr>
                                <w:sz w:val="36"/>
                              </w:rPr>
                              <w:t xml:space="preserve">= </w:t>
                            </w:r>
                            <w:r w:rsidR="00B43FCE" w:rsidRPr="00B43FCE">
                              <w:rPr>
                                <w:b/>
                                <w:color w:val="FF0000"/>
                                <w:sz w:val="36"/>
                              </w:rPr>
                              <w:t>4/12</w:t>
                            </w:r>
                            <w:r w:rsidR="00B43FCE">
                              <w:rPr>
                                <w:b/>
                                <w:color w:val="FF0000"/>
                                <w:sz w:val="36"/>
                              </w:rPr>
                              <w:t xml:space="preserve"> = 2/6 = 1/3</w:t>
                            </w:r>
                          </w:p>
                          <w:p w:rsidR="0085498D" w:rsidRDefault="0085498D" w:rsidP="0085498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8867E0" id="Text Box 16" o:spid="_x0000_s1050" type="#_x0000_t202" style="position:absolute;margin-left:218.4pt;margin-top:388.45pt;width:262.75pt;height:46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" fillcolor="white [3201]" strokeweight=".5pt">
                <v:textbox>
                  <w:txbxContent>
                    <w:p w:rsidR="0085498D" w:rsidRPr="00F82D42" w:rsidRDefault="0085498D" w:rsidP="0085498D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 xml:space="preserve">4/6 ÷ 2 </w:t>
                      </w:r>
                      <w:r w:rsidRPr="00F82D42">
                        <w:rPr>
                          <w:sz w:val="36"/>
                        </w:rPr>
                        <w:t xml:space="preserve">= </w:t>
                      </w:r>
                      <w:r w:rsidR="00B43FCE" w:rsidRPr="00B43FCE">
                        <w:rPr>
                          <w:b/>
                          <w:color w:val="FF0000"/>
                          <w:sz w:val="36"/>
                        </w:rPr>
                        <w:t>4/12</w:t>
                      </w:r>
                      <w:r w:rsidR="00B43FCE">
                        <w:rPr>
                          <w:b/>
                          <w:color w:val="FF0000"/>
                          <w:sz w:val="36"/>
                        </w:rPr>
                        <w:t xml:space="preserve"> = 2/6 = 1/3</w:t>
                      </w:r>
                    </w:p>
                    <w:p w:rsidR="0085498D" w:rsidRDefault="0085498D" w:rsidP="0085498D"/>
                  </w:txbxContent>
                </v:textbox>
              </v:shape>
            </w:pict>
          </mc:Fallback>
        </mc:AlternateContent>
      </w:r>
      <w:r w:rsidR="0085498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FC3C8C5" wp14:editId="04F9E7F1">
                <wp:simplePos x="0" y="0"/>
                <wp:positionH relativeFrom="column">
                  <wp:posOffset>2776220</wp:posOffset>
                </wp:positionH>
                <wp:positionV relativeFrom="paragraph">
                  <wp:posOffset>4330807</wp:posOffset>
                </wp:positionV>
                <wp:extent cx="3336925" cy="593725"/>
                <wp:effectExtent l="0" t="0" r="15875" b="1587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6925" cy="593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498D" w:rsidRPr="00F82D42" w:rsidRDefault="0085498D" w:rsidP="0085498D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 xml:space="preserve">3/5 x 3 </w:t>
                            </w:r>
                            <w:r w:rsidRPr="00F82D42">
                              <w:rPr>
                                <w:sz w:val="36"/>
                              </w:rPr>
                              <w:t xml:space="preserve">= </w:t>
                            </w:r>
                            <w:r w:rsidR="00B43FCE" w:rsidRPr="00B43FCE">
                              <w:rPr>
                                <w:b/>
                                <w:color w:val="FF0000"/>
                                <w:sz w:val="36"/>
                              </w:rPr>
                              <w:t>9/5 = 1 4/5</w:t>
                            </w:r>
                          </w:p>
                          <w:p w:rsidR="0085498D" w:rsidRDefault="0085498D" w:rsidP="0085498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C3C8C5" id="Text Box 15" o:spid="_x0000_s1051" type="#_x0000_t202" style="position:absolute;margin-left:218.6pt;margin-top:341pt;width:262.75pt;height:46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" fillcolor="white [3201]" strokeweight=".5pt">
                <v:textbox>
                  <w:txbxContent>
                    <w:p w:rsidR="0085498D" w:rsidRPr="00F82D42" w:rsidRDefault="0085498D" w:rsidP="0085498D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 xml:space="preserve">3/5 x 3 </w:t>
                      </w:r>
                      <w:r w:rsidRPr="00F82D42">
                        <w:rPr>
                          <w:sz w:val="36"/>
                        </w:rPr>
                        <w:t xml:space="preserve">= </w:t>
                      </w:r>
                      <w:r w:rsidR="00B43FCE" w:rsidRPr="00B43FCE">
                        <w:rPr>
                          <w:b/>
                          <w:color w:val="FF0000"/>
                          <w:sz w:val="36"/>
                        </w:rPr>
                        <w:t>9/5 = 1 4/5</w:t>
                      </w:r>
                    </w:p>
                    <w:p w:rsidR="0085498D" w:rsidRDefault="0085498D" w:rsidP="0085498D"/>
                  </w:txbxContent>
                </v:textbox>
              </v:shape>
            </w:pict>
          </mc:Fallback>
        </mc:AlternateContent>
      </w:r>
      <w:r w:rsidR="0085498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243A8C6" wp14:editId="78AE6B73">
                <wp:simplePos x="0" y="0"/>
                <wp:positionH relativeFrom="column">
                  <wp:posOffset>2776822</wp:posOffset>
                </wp:positionH>
                <wp:positionV relativeFrom="paragraph">
                  <wp:posOffset>3738171</wp:posOffset>
                </wp:positionV>
                <wp:extent cx="3336925" cy="593725"/>
                <wp:effectExtent l="0" t="0" r="15875" b="1587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6925" cy="593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498D" w:rsidRPr="00F82D42" w:rsidRDefault="0085498D" w:rsidP="0085498D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2 3/8</w:t>
                            </w:r>
                            <w:r w:rsidR="00B43FCE">
                              <w:rPr>
                                <w:sz w:val="36"/>
                              </w:rPr>
                              <w:t xml:space="preserve"> -</w:t>
                            </w:r>
                            <w:r>
                              <w:rPr>
                                <w:sz w:val="36"/>
                              </w:rPr>
                              <w:t xml:space="preserve">1/4 </w:t>
                            </w:r>
                            <w:r w:rsidR="00B43FCE">
                              <w:rPr>
                                <w:sz w:val="36"/>
                              </w:rPr>
                              <w:t>=</w:t>
                            </w:r>
                            <w:r w:rsidR="00B43FCE" w:rsidRPr="00B43FCE">
                              <w:rPr>
                                <w:b/>
                                <w:color w:val="FF0000"/>
                                <w:sz w:val="32"/>
                              </w:rPr>
                              <w:t>19/8 –2/8 =17/8=2 1/8</w:t>
                            </w:r>
                          </w:p>
                          <w:p w:rsidR="0085498D" w:rsidRDefault="0085498D" w:rsidP="0085498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43A8C6" id="Text Box 14" o:spid="_x0000_s1052" type="#_x0000_t202" style="position:absolute;margin-left:218.65pt;margin-top:294.35pt;width:262.75pt;height:46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" fillcolor="white [3201]" strokeweight=".5pt">
                <v:textbox>
                  <w:txbxContent>
                    <w:p w:rsidR="0085498D" w:rsidRPr="00F82D42" w:rsidRDefault="0085498D" w:rsidP="0085498D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2 3/8</w:t>
                      </w:r>
                      <w:r w:rsidR="00B43FCE">
                        <w:rPr>
                          <w:sz w:val="36"/>
                        </w:rPr>
                        <w:t xml:space="preserve"> -</w:t>
                      </w:r>
                      <w:r>
                        <w:rPr>
                          <w:sz w:val="36"/>
                        </w:rPr>
                        <w:t xml:space="preserve">1/4 </w:t>
                      </w:r>
                      <w:r w:rsidR="00B43FCE">
                        <w:rPr>
                          <w:sz w:val="36"/>
                        </w:rPr>
                        <w:t>=</w:t>
                      </w:r>
                      <w:r w:rsidR="00B43FCE" w:rsidRPr="00B43FCE">
                        <w:rPr>
                          <w:b/>
                          <w:color w:val="FF0000"/>
                          <w:sz w:val="32"/>
                        </w:rPr>
                        <w:t>19/8 –2/8 =17/8=2 1/8</w:t>
                      </w:r>
                    </w:p>
                    <w:p w:rsidR="0085498D" w:rsidRDefault="0085498D" w:rsidP="0085498D"/>
                  </w:txbxContent>
                </v:textbox>
              </v:shape>
            </w:pict>
          </mc:Fallback>
        </mc:AlternateContent>
      </w:r>
      <w:r w:rsidR="0085498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65D0B79" wp14:editId="4A8DF2B4">
                <wp:simplePos x="0" y="0"/>
                <wp:positionH relativeFrom="column">
                  <wp:posOffset>2778760</wp:posOffset>
                </wp:positionH>
                <wp:positionV relativeFrom="paragraph">
                  <wp:posOffset>3146425</wp:posOffset>
                </wp:positionV>
                <wp:extent cx="3336925" cy="593725"/>
                <wp:effectExtent l="0" t="0" r="15875" b="1587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6925" cy="593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498D" w:rsidRPr="00F82D42" w:rsidRDefault="0085498D" w:rsidP="0085498D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 xml:space="preserve">2/5 + 3/10 </w:t>
                            </w:r>
                            <w:r w:rsidRPr="00F82D42">
                              <w:rPr>
                                <w:sz w:val="36"/>
                              </w:rPr>
                              <w:t xml:space="preserve">= </w:t>
                            </w:r>
                            <w:r w:rsidR="00B43FCE" w:rsidRPr="00B43FCE">
                              <w:rPr>
                                <w:b/>
                                <w:color w:val="FF0000"/>
                                <w:sz w:val="36"/>
                              </w:rPr>
                              <w:t>4/10 + 3/10 = 7/10</w:t>
                            </w:r>
                          </w:p>
                          <w:p w:rsidR="0085498D" w:rsidRDefault="0085498D" w:rsidP="0085498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5D0B79" id="Text Box 13" o:spid="_x0000_s1053" type="#_x0000_t202" style="position:absolute;margin-left:218.8pt;margin-top:247.75pt;width:262.75pt;height:46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" fillcolor="white [3201]" strokeweight=".5pt">
                <v:textbox>
                  <w:txbxContent>
                    <w:p w:rsidR="0085498D" w:rsidRPr="00F82D42" w:rsidRDefault="0085498D" w:rsidP="0085498D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 xml:space="preserve">2/5 + 3/10 </w:t>
                      </w:r>
                      <w:r w:rsidRPr="00F82D42">
                        <w:rPr>
                          <w:sz w:val="36"/>
                        </w:rPr>
                        <w:t xml:space="preserve">= </w:t>
                      </w:r>
                      <w:r w:rsidR="00B43FCE" w:rsidRPr="00B43FCE">
                        <w:rPr>
                          <w:b/>
                          <w:color w:val="FF0000"/>
                          <w:sz w:val="36"/>
                        </w:rPr>
                        <w:t>4/10 + 3/10 = 7/10</w:t>
                      </w:r>
                    </w:p>
                    <w:p w:rsidR="0085498D" w:rsidRDefault="0085498D" w:rsidP="0085498D"/>
                  </w:txbxContent>
                </v:textbox>
              </v:shape>
            </w:pict>
          </mc:Fallback>
        </mc:AlternateContent>
      </w:r>
      <w:r w:rsidR="0085498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2A4C3C0" wp14:editId="45F666DB">
                <wp:simplePos x="0" y="0"/>
                <wp:positionH relativeFrom="column">
                  <wp:posOffset>6115685</wp:posOffset>
                </wp:positionH>
                <wp:positionV relativeFrom="paragraph">
                  <wp:posOffset>3146425</wp:posOffset>
                </wp:positionV>
                <wp:extent cx="3372485" cy="1792605"/>
                <wp:effectExtent l="0" t="0" r="18415" b="1714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72485" cy="17926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1681"/>
                              <w:gridCol w:w="3291"/>
                            </w:tblGrid>
                            <w:tr w:rsidR="0085498D" w:rsidTr="0085498D">
                              <w:trPr>
                                <w:jc w:val="center"/>
                              </w:trPr>
                              <w:tc>
                                <w:tcPr>
                                  <w:tcW w:w="1681" w:type="dxa"/>
                                </w:tcPr>
                                <w:p w:rsidR="0085498D" w:rsidRDefault="0085498D" w:rsidP="0085498D">
                                  <w:pPr>
                                    <w:rPr>
                                      <w:sz w:val="3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91" w:type="dxa"/>
                                </w:tcPr>
                                <w:p w:rsidR="0085498D" w:rsidRDefault="0085498D" w:rsidP="0085498D">
                                  <w:pPr>
                                    <w:rPr>
                                      <w:sz w:val="36"/>
                                    </w:rPr>
                                  </w:pPr>
                                  <w:r>
                                    <w:rPr>
                                      <w:sz w:val="36"/>
                                    </w:rPr>
                                    <w:t>To nearest 100</w:t>
                                  </w:r>
                                </w:p>
                              </w:tc>
                            </w:tr>
                            <w:tr w:rsidR="0085498D" w:rsidTr="0085498D">
                              <w:trPr>
                                <w:jc w:val="center"/>
                              </w:trPr>
                              <w:tc>
                                <w:tcPr>
                                  <w:tcW w:w="1681" w:type="dxa"/>
                                </w:tcPr>
                                <w:p w:rsidR="0085498D" w:rsidRDefault="0085498D" w:rsidP="0085498D">
                                  <w:pPr>
                                    <w:spacing w:line="360" w:lineRule="auto"/>
                                    <w:rPr>
                                      <w:sz w:val="36"/>
                                    </w:rPr>
                                  </w:pPr>
                                  <w:r>
                                    <w:rPr>
                                      <w:sz w:val="36"/>
                                    </w:rPr>
                                    <w:t>453</w:t>
                                  </w:r>
                                </w:p>
                              </w:tc>
                              <w:tc>
                                <w:tcPr>
                                  <w:tcW w:w="3291" w:type="dxa"/>
                                </w:tcPr>
                                <w:p w:rsidR="0085498D" w:rsidRPr="00B43FCE" w:rsidRDefault="00B43FCE" w:rsidP="0085498D">
                                  <w:pPr>
                                    <w:rPr>
                                      <w:b/>
                                      <w:sz w:val="36"/>
                                    </w:rPr>
                                  </w:pPr>
                                  <w:r w:rsidRPr="00B43FCE">
                                    <w:rPr>
                                      <w:b/>
                                      <w:color w:val="FF0000"/>
                                      <w:sz w:val="36"/>
                                    </w:rPr>
                                    <w:t>500</w:t>
                                  </w:r>
                                </w:p>
                              </w:tc>
                            </w:tr>
                            <w:tr w:rsidR="0085498D" w:rsidTr="0085498D">
                              <w:trPr>
                                <w:jc w:val="center"/>
                              </w:trPr>
                              <w:tc>
                                <w:tcPr>
                                  <w:tcW w:w="1681" w:type="dxa"/>
                                </w:tcPr>
                                <w:p w:rsidR="0085498D" w:rsidRDefault="0085498D" w:rsidP="0085498D">
                                  <w:pPr>
                                    <w:spacing w:line="360" w:lineRule="auto"/>
                                    <w:rPr>
                                      <w:sz w:val="36"/>
                                    </w:rPr>
                                  </w:pPr>
                                  <w:r>
                                    <w:rPr>
                                      <w:sz w:val="36"/>
                                    </w:rPr>
                                    <w:t>58372</w:t>
                                  </w:r>
                                </w:p>
                              </w:tc>
                              <w:tc>
                                <w:tcPr>
                                  <w:tcW w:w="3291" w:type="dxa"/>
                                </w:tcPr>
                                <w:p w:rsidR="0085498D" w:rsidRPr="00B43FCE" w:rsidRDefault="00B43FCE" w:rsidP="0085498D">
                                  <w:pPr>
                                    <w:rPr>
                                      <w:b/>
                                      <w:sz w:val="36"/>
                                    </w:rPr>
                                  </w:pPr>
                                  <w:r w:rsidRPr="00B43FCE">
                                    <w:rPr>
                                      <w:b/>
                                      <w:color w:val="FF0000"/>
                                      <w:sz w:val="36"/>
                                    </w:rPr>
                                    <w:t>58400</w:t>
                                  </w:r>
                                </w:p>
                              </w:tc>
                            </w:tr>
                            <w:tr w:rsidR="0085498D" w:rsidTr="0085498D">
                              <w:trPr>
                                <w:jc w:val="center"/>
                              </w:trPr>
                              <w:tc>
                                <w:tcPr>
                                  <w:tcW w:w="1681" w:type="dxa"/>
                                </w:tcPr>
                                <w:p w:rsidR="0085498D" w:rsidRDefault="0085498D" w:rsidP="0085498D">
                                  <w:pPr>
                                    <w:spacing w:line="360" w:lineRule="auto"/>
                                    <w:rPr>
                                      <w:sz w:val="36"/>
                                    </w:rPr>
                                  </w:pPr>
                                  <w:r>
                                    <w:rPr>
                                      <w:sz w:val="36"/>
                                    </w:rPr>
                                    <w:t>872307</w:t>
                                  </w:r>
                                </w:p>
                              </w:tc>
                              <w:tc>
                                <w:tcPr>
                                  <w:tcW w:w="3291" w:type="dxa"/>
                                </w:tcPr>
                                <w:p w:rsidR="0085498D" w:rsidRPr="00B43FCE" w:rsidRDefault="00B43FCE" w:rsidP="0085498D">
                                  <w:pPr>
                                    <w:rPr>
                                      <w:b/>
                                      <w:sz w:val="36"/>
                                    </w:rPr>
                                  </w:pPr>
                                  <w:r w:rsidRPr="00B43FCE">
                                    <w:rPr>
                                      <w:b/>
                                      <w:color w:val="FF0000"/>
                                      <w:sz w:val="36"/>
                                    </w:rPr>
                                    <w:t>872300</w:t>
                                  </w:r>
                                </w:p>
                              </w:tc>
                            </w:tr>
                          </w:tbl>
                          <w:p w:rsidR="0085498D" w:rsidRPr="00F82D42" w:rsidRDefault="0085498D" w:rsidP="0085498D">
                            <w:pPr>
                              <w:rPr>
                                <w:sz w:val="36"/>
                              </w:rPr>
                            </w:pPr>
                          </w:p>
                          <w:p w:rsidR="0085498D" w:rsidRDefault="0085498D" w:rsidP="0085498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A4C3C0" id="Text Box 12" o:spid="_x0000_s1054" type="#_x0000_t202" style="position:absolute;margin-left:481.55pt;margin-top:247.75pt;width:265.55pt;height:141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" fillcolor="white [3201]" strokeweight=".5pt">
                <v:textbox>
                  <w:txbxContent>
                    <w:tbl>
                      <w:tblPr>
                        <w:tblStyle w:val="TableGrid"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1681"/>
                        <w:gridCol w:w="3291"/>
                      </w:tblGrid>
                      <w:tr w:rsidR="0085498D" w:rsidTr="0085498D">
                        <w:trPr>
                          <w:jc w:val="center"/>
                        </w:trPr>
                        <w:tc>
                          <w:tcPr>
                            <w:tcW w:w="1681" w:type="dxa"/>
                          </w:tcPr>
                          <w:p w:rsidR="0085498D" w:rsidRDefault="0085498D" w:rsidP="0085498D">
                            <w:pPr>
                              <w:rPr>
                                <w:sz w:val="36"/>
                              </w:rPr>
                            </w:pPr>
                          </w:p>
                        </w:tc>
                        <w:tc>
                          <w:tcPr>
                            <w:tcW w:w="3291" w:type="dxa"/>
                          </w:tcPr>
                          <w:p w:rsidR="0085498D" w:rsidRDefault="0085498D" w:rsidP="0085498D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To nearest 100</w:t>
                            </w:r>
                          </w:p>
                        </w:tc>
                      </w:tr>
                      <w:tr w:rsidR="0085498D" w:rsidTr="0085498D">
                        <w:trPr>
                          <w:jc w:val="center"/>
                        </w:trPr>
                        <w:tc>
                          <w:tcPr>
                            <w:tcW w:w="1681" w:type="dxa"/>
                          </w:tcPr>
                          <w:p w:rsidR="0085498D" w:rsidRDefault="0085498D" w:rsidP="0085498D">
                            <w:pPr>
                              <w:spacing w:line="360" w:lineRule="auto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453</w:t>
                            </w:r>
                          </w:p>
                        </w:tc>
                        <w:tc>
                          <w:tcPr>
                            <w:tcW w:w="3291" w:type="dxa"/>
                          </w:tcPr>
                          <w:p w:rsidR="0085498D" w:rsidRPr="00B43FCE" w:rsidRDefault="00B43FCE" w:rsidP="0085498D">
                            <w:pPr>
                              <w:rPr>
                                <w:b/>
                                <w:sz w:val="36"/>
                              </w:rPr>
                            </w:pPr>
                            <w:r w:rsidRPr="00B43FCE">
                              <w:rPr>
                                <w:b/>
                                <w:color w:val="FF0000"/>
                                <w:sz w:val="36"/>
                              </w:rPr>
                              <w:t>500</w:t>
                            </w:r>
                          </w:p>
                        </w:tc>
                      </w:tr>
                      <w:tr w:rsidR="0085498D" w:rsidTr="0085498D">
                        <w:trPr>
                          <w:jc w:val="center"/>
                        </w:trPr>
                        <w:tc>
                          <w:tcPr>
                            <w:tcW w:w="1681" w:type="dxa"/>
                          </w:tcPr>
                          <w:p w:rsidR="0085498D" w:rsidRDefault="0085498D" w:rsidP="0085498D">
                            <w:pPr>
                              <w:spacing w:line="360" w:lineRule="auto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58372</w:t>
                            </w:r>
                          </w:p>
                        </w:tc>
                        <w:tc>
                          <w:tcPr>
                            <w:tcW w:w="3291" w:type="dxa"/>
                          </w:tcPr>
                          <w:p w:rsidR="0085498D" w:rsidRPr="00B43FCE" w:rsidRDefault="00B43FCE" w:rsidP="0085498D">
                            <w:pPr>
                              <w:rPr>
                                <w:b/>
                                <w:sz w:val="36"/>
                              </w:rPr>
                            </w:pPr>
                            <w:r w:rsidRPr="00B43FCE">
                              <w:rPr>
                                <w:b/>
                                <w:color w:val="FF0000"/>
                                <w:sz w:val="36"/>
                              </w:rPr>
                              <w:t>58400</w:t>
                            </w:r>
                          </w:p>
                        </w:tc>
                      </w:tr>
                      <w:tr w:rsidR="0085498D" w:rsidTr="0085498D">
                        <w:trPr>
                          <w:jc w:val="center"/>
                        </w:trPr>
                        <w:tc>
                          <w:tcPr>
                            <w:tcW w:w="1681" w:type="dxa"/>
                          </w:tcPr>
                          <w:p w:rsidR="0085498D" w:rsidRDefault="0085498D" w:rsidP="0085498D">
                            <w:pPr>
                              <w:spacing w:line="360" w:lineRule="auto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872307</w:t>
                            </w:r>
                          </w:p>
                        </w:tc>
                        <w:tc>
                          <w:tcPr>
                            <w:tcW w:w="3291" w:type="dxa"/>
                          </w:tcPr>
                          <w:p w:rsidR="0085498D" w:rsidRPr="00B43FCE" w:rsidRDefault="00B43FCE" w:rsidP="0085498D">
                            <w:pPr>
                              <w:rPr>
                                <w:b/>
                                <w:sz w:val="36"/>
                              </w:rPr>
                            </w:pPr>
                            <w:r w:rsidRPr="00B43FCE">
                              <w:rPr>
                                <w:b/>
                                <w:color w:val="FF0000"/>
                                <w:sz w:val="36"/>
                              </w:rPr>
                              <w:t>872300</w:t>
                            </w:r>
                          </w:p>
                        </w:tc>
                      </w:tr>
                    </w:tbl>
                    <w:p w:rsidR="0085498D" w:rsidRPr="00F82D42" w:rsidRDefault="0085498D" w:rsidP="0085498D">
                      <w:pPr>
                        <w:rPr>
                          <w:sz w:val="36"/>
                        </w:rPr>
                      </w:pPr>
                    </w:p>
                    <w:p w:rsidR="0085498D" w:rsidRDefault="0085498D" w:rsidP="0085498D"/>
                  </w:txbxContent>
                </v:textbox>
              </v:shape>
            </w:pict>
          </mc:Fallback>
        </mc:AlternateContent>
      </w:r>
      <w:r w:rsidR="00F82D4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B226A25" wp14:editId="724F003B">
                <wp:simplePos x="0" y="0"/>
                <wp:positionH relativeFrom="column">
                  <wp:posOffset>6115685</wp:posOffset>
                </wp:positionH>
                <wp:positionV relativeFrom="paragraph">
                  <wp:posOffset>1353185</wp:posOffset>
                </wp:positionV>
                <wp:extent cx="3371850" cy="1792605"/>
                <wp:effectExtent l="0" t="0" r="19050" b="1714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71850" cy="17926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2D42" w:rsidRPr="00F82D42" w:rsidRDefault="00F82D42" w:rsidP="00F82D42">
                            <w:pPr>
                              <w:rPr>
                                <w:sz w:val="36"/>
                              </w:rPr>
                            </w:pPr>
                            <w:r w:rsidRPr="00F82D42">
                              <w:rPr>
                                <w:sz w:val="36"/>
                              </w:rPr>
                              <w:t xml:space="preserve">563 x 32 = </w:t>
                            </w:r>
                            <w:r w:rsidR="00E72C54" w:rsidRPr="00E72C54">
                              <w:rPr>
                                <w:b/>
                                <w:color w:val="FF0000"/>
                                <w:sz w:val="36"/>
                              </w:rPr>
                              <w:t>18016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226A25" id="Text Box 9" o:spid="_x0000_s1055" type="#_x0000_t202" style="position:absolute;margin-left:481.55pt;margin-top:106.55pt;width:265.5pt;height:141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" fillcolor="white [3201]" strokeweight=".5pt">
                <v:textbox>
                  <w:txbxContent>
                    <w:p w:rsidR="00F82D42" w:rsidRPr="00F82D42" w:rsidRDefault="00F82D42" w:rsidP="00F82D42">
                      <w:pPr>
                        <w:rPr>
                          <w:sz w:val="36"/>
                        </w:rPr>
                      </w:pPr>
                      <w:r w:rsidRPr="00F82D42">
                        <w:rPr>
                          <w:sz w:val="36"/>
                        </w:rPr>
                        <w:t xml:space="preserve">563 x 32 = </w:t>
                      </w:r>
                      <w:r w:rsidR="00E72C54" w:rsidRPr="00E72C54">
                        <w:rPr>
                          <w:b/>
                          <w:color w:val="FF0000"/>
                          <w:sz w:val="36"/>
                        </w:rPr>
                        <w:t>18016</w:t>
                      </w:r>
                    </w:p>
                  </w:txbxContent>
                </v:textbox>
              </v:shape>
            </w:pict>
          </mc:Fallback>
        </mc:AlternateContent>
      </w:r>
      <w:r w:rsidR="00F82D4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87EADF6" wp14:editId="5EE49E11">
                <wp:simplePos x="0" y="0"/>
                <wp:positionH relativeFrom="column">
                  <wp:posOffset>2778760</wp:posOffset>
                </wp:positionH>
                <wp:positionV relativeFrom="paragraph">
                  <wp:posOffset>1353185</wp:posOffset>
                </wp:positionV>
                <wp:extent cx="3336925" cy="1792605"/>
                <wp:effectExtent l="0" t="0" r="15875" b="1714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6925" cy="17926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2D42" w:rsidRPr="00F82D42" w:rsidRDefault="00F82D42" w:rsidP="00F82D42">
                            <w:pPr>
                              <w:rPr>
                                <w:sz w:val="36"/>
                              </w:rPr>
                            </w:pPr>
                            <w:r w:rsidRPr="00F82D42">
                              <w:rPr>
                                <w:sz w:val="36"/>
                              </w:rPr>
                              <w:t xml:space="preserve">6736.4 – 476.32 = </w:t>
                            </w:r>
                            <w:r w:rsidR="00E72C54" w:rsidRPr="00E72C54">
                              <w:rPr>
                                <w:b/>
                                <w:color w:val="FF0000"/>
                                <w:sz w:val="36"/>
                              </w:rPr>
                              <w:t>6260.08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7EADF6" id="Text Box 10" o:spid="_x0000_s1056" type="#_x0000_t202" style="position:absolute;margin-left:218.8pt;margin-top:106.55pt;width:262.75pt;height:141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" fillcolor="white [3201]" strokeweight=".5pt">
                <v:textbox>
                  <w:txbxContent>
                    <w:p w:rsidR="00F82D42" w:rsidRPr="00F82D42" w:rsidRDefault="00F82D42" w:rsidP="00F82D42">
                      <w:pPr>
                        <w:rPr>
                          <w:sz w:val="36"/>
                        </w:rPr>
                      </w:pPr>
                      <w:r w:rsidRPr="00F82D42">
                        <w:rPr>
                          <w:sz w:val="36"/>
                        </w:rPr>
                        <w:t xml:space="preserve">6736.4 – 476.32 = </w:t>
                      </w:r>
                      <w:r w:rsidR="00E72C54" w:rsidRPr="00E72C54">
                        <w:rPr>
                          <w:b/>
                          <w:color w:val="FF0000"/>
                          <w:sz w:val="36"/>
                        </w:rPr>
                        <w:t>6260.08</w:t>
                      </w:r>
                    </w:p>
                  </w:txbxContent>
                </v:textbox>
              </v:shape>
            </w:pict>
          </mc:Fallback>
        </mc:AlternateContent>
      </w:r>
      <w:r w:rsidR="00F82D4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390DB01" wp14:editId="672E6D42">
                <wp:simplePos x="0" y="0"/>
                <wp:positionH relativeFrom="column">
                  <wp:posOffset>-511175</wp:posOffset>
                </wp:positionH>
                <wp:positionV relativeFrom="paragraph">
                  <wp:posOffset>1353185</wp:posOffset>
                </wp:positionV>
                <wp:extent cx="3289300" cy="1792605"/>
                <wp:effectExtent l="0" t="0" r="25400" b="1714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9300" cy="17926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2D42" w:rsidRPr="00F82D42" w:rsidRDefault="00F82D42" w:rsidP="00F82D42">
                            <w:pPr>
                              <w:rPr>
                                <w:sz w:val="36"/>
                              </w:rPr>
                            </w:pPr>
                            <w:r w:rsidRPr="00F82D42">
                              <w:rPr>
                                <w:sz w:val="36"/>
                              </w:rPr>
                              <w:t xml:space="preserve">4637.43 + 735.2 = </w:t>
                            </w:r>
                            <w:r w:rsidR="00E72C54" w:rsidRPr="00E72C54">
                              <w:rPr>
                                <w:b/>
                                <w:color w:val="FF0000"/>
                                <w:sz w:val="36"/>
                              </w:rPr>
                              <w:t>5372.63</w:t>
                            </w:r>
                          </w:p>
                          <w:p w:rsidR="00F82D42" w:rsidRDefault="00F82D4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90DB01" id="Text Box 8" o:spid="_x0000_s1057" type="#_x0000_t202" style="position:absolute;margin-left:-40.25pt;margin-top:106.55pt;width:259pt;height:141.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" fillcolor="white [3201]" strokeweight=".5pt">
                <v:textbox>
                  <w:txbxContent>
                    <w:p w:rsidR="00F82D42" w:rsidRPr="00F82D42" w:rsidRDefault="00F82D42" w:rsidP="00F82D42">
                      <w:pPr>
                        <w:rPr>
                          <w:sz w:val="36"/>
                        </w:rPr>
                      </w:pPr>
                      <w:r w:rsidRPr="00F82D42">
                        <w:rPr>
                          <w:sz w:val="36"/>
                        </w:rPr>
                        <w:t xml:space="preserve">4637.43 + 735.2 = </w:t>
                      </w:r>
                      <w:r w:rsidR="00E72C54" w:rsidRPr="00E72C54">
                        <w:rPr>
                          <w:b/>
                          <w:color w:val="FF0000"/>
                          <w:sz w:val="36"/>
                        </w:rPr>
                        <w:t>5372.63</w:t>
                      </w:r>
                    </w:p>
                    <w:p w:rsidR="00F82D42" w:rsidRDefault="00F82D42"/>
                  </w:txbxContent>
                </v:textbox>
              </v:shape>
            </w:pict>
          </mc:Fallback>
        </mc:AlternateContent>
      </w:r>
      <w:r w:rsidR="00F82D4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C7A40A1" wp14:editId="390E2293">
                <wp:simplePos x="0" y="0"/>
                <wp:positionH relativeFrom="column">
                  <wp:posOffset>4476750</wp:posOffset>
                </wp:positionH>
                <wp:positionV relativeFrom="paragraph">
                  <wp:posOffset>-119380</wp:posOffset>
                </wp:positionV>
                <wp:extent cx="5010785" cy="1471295"/>
                <wp:effectExtent l="0" t="0" r="18415" b="1460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10785" cy="14712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2D42" w:rsidRDefault="00F82D42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Put these numbers in order from smallest to largest: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1488"/>
                              <w:gridCol w:w="1488"/>
                              <w:gridCol w:w="1488"/>
                              <w:gridCol w:w="1488"/>
                              <w:gridCol w:w="1488"/>
                            </w:tblGrid>
                            <w:tr w:rsidR="00F82D42" w:rsidTr="00F82D42">
                              <w:trPr>
                                <w:jc w:val="center"/>
                              </w:trPr>
                              <w:tc>
                                <w:tcPr>
                                  <w:tcW w:w="1488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F82D42" w:rsidRPr="00F82D42" w:rsidRDefault="00F82D42" w:rsidP="00F82D42">
                                  <w:pPr>
                                    <w:jc w:val="center"/>
                                    <w:rPr>
                                      <w:sz w:val="32"/>
                                    </w:rPr>
                                  </w:pPr>
                                  <w:r w:rsidRPr="00F82D42">
                                    <w:rPr>
                                      <w:sz w:val="32"/>
                                    </w:rPr>
                                    <w:t>0.43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F82D42" w:rsidRPr="00F82D42" w:rsidRDefault="00F82D42" w:rsidP="00F82D42">
                                  <w:pPr>
                                    <w:jc w:val="center"/>
                                    <w:rPr>
                                      <w:sz w:val="32"/>
                                    </w:rPr>
                                  </w:pPr>
                                  <w:r w:rsidRPr="00F82D42">
                                    <w:rPr>
                                      <w:sz w:val="32"/>
                                    </w:rPr>
                                    <w:t>1.432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F82D42" w:rsidRPr="00F82D42" w:rsidRDefault="00F82D42" w:rsidP="00F82D42">
                                  <w:pPr>
                                    <w:jc w:val="center"/>
                                    <w:rPr>
                                      <w:sz w:val="32"/>
                                    </w:rPr>
                                  </w:pPr>
                                  <w:r w:rsidRPr="00F82D42">
                                    <w:rPr>
                                      <w:sz w:val="32"/>
                                    </w:rPr>
                                    <w:t>1.3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F82D42" w:rsidRPr="00F82D42" w:rsidRDefault="00F82D42" w:rsidP="00F82D42">
                                  <w:pPr>
                                    <w:jc w:val="center"/>
                                    <w:rPr>
                                      <w:sz w:val="32"/>
                                    </w:rPr>
                                  </w:pPr>
                                  <w:r w:rsidRPr="00F82D42">
                                    <w:rPr>
                                      <w:sz w:val="32"/>
                                    </w:rPr>
                                    <w:t>4.32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F82D42" w:rsidRPr="00F82D42" w:rsidRDefault="00F82D42" w:rsidP="00F82D42">
                                  <w:pPr>
                                    <w:jc w:val="center"/>
                                    <w:rPr>
                                      <w:sz w:val="32"/>
                                    </w:rPr>
                                  </w:pPr>
                                  <w:r w:rsidRPr="00F82D42">
                                    <w:rPr>
                                      <w:sz w:val="32"/>
                                    </w:rPr>
                                    <w:t>0.044</w:t>
                                  </w:r>
                                </w:p>
                              </w:tc>
                            </w:tr>
                            <w:tr w:rsidR="00F82D42" w:rsidTr="00F82D42">
                              <w:trPr>
                                <w:jc w:val="center"/>
                              </w:trPr>
                              <w:tc>
                                <w:tcPr>
                                  <w:tcW w:w="1488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F82D42" w:rsidRDefault="00F82D42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</w:rPr>
                                    <w:t>smallest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F82D42" w:rsidRDefault="00F82D42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F82D42" w:rsidRDefault="00F82D42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F82D42" w:rsidRDefault="00F82D42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F82D42" w:rsidRDefault="00F82D42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</w:rPr>
                                    <w:t>largest</w:t>
                                  </w:r>
                                </w:p>
                              </w:tc>
                            </w:tr>
                            <w:tr w:rsidR="00F82D42" w:rsidTr="00F82D42">
                              <w:trPr>
                                <w:jc w:val="center"/>
                              </w:trPr>
                              <w:tc>
                                <w:tcPr>
                                  <w:tcW w:w="1488" w:type="dxa"/>
                                </w:tcPr>
                                <w:p w:rsidR="00F82D42" w:rsidRPr="00B43FCE" w:rsidRDefault="003A7B41" w:rsidP="003A7B41">
                                  <w:pPr>
                                    <w:jc w:val="center"/>
                                    <w:rPr>
                                      <w:b/>
                                      <w:color w:val="FF0000"/>
                                      <w:sz w:val="36"/>
                                    </w:rPr>
                                  </w:pPr>
                                  <w:r w:rsidRPr="00B43FCE">
                                    <w:rPr>
                                      <w:b/>
                                      <w:color w:val="FF0000"/>
                                      <w:sz w:val="36"/>
                                    </w:rPr>
                                    <w:t>0.044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</w:tcPr>
                                <w:p w:rsidR="00F82D42" w:rsidRPr="00B43FCE" w:rsidRDefault="003A7B41" w:rsidP="003A7B41">
                                  <w:pPr>
                                    <w:jc w:val="center"/>
                                    <w:rPr>
                                      <w:b/>
                                      <w:color w:val="FF0000"/>
                                      <w:sz w:val="36"/>
                                    </w:rPr>
                                  </w:pPr>
                                  <w:r w:rsidRPr="00B43FCE">
                                    <w:rPr>
                                      <w:b/>
                                      <w:color w:val="FF0000"/>
                                      <w:sz w:val="36"/>
                                    </w:rPr>
                                    <w:t>0.43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</w:tcPr>
                                <w:p w:rsidR="00F82D42" w:rsidRPr="00B43FCE" w:rsidRDefault="003A7B41" w:rsidP="003A7B41">
                                  <w:pPr>
                                    <w:jc w:val="center"/>
                                    <w:rPr>
                                      <w:b/>
                                      <w:color w:val="FF0000"/>
                                      <w:sz w:val="36"/>
                                    </w:rPr>
                                  </w:pPr>
                                  <w:r w:rsidRPr="00B43FCE">
                                    <w:rPr>
                                      <w:b/>
                                      <w:color w:val="FF0000"/>
                                      <w:sz w:val="36"/>
                                    </w:rPr>
                                    <w:t>1.3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</w:tcPr>
                                <w:p w:rsidR="00F82D42" w:rsidRPr="00B43FCE" w:rsidRDefault="003A7B41" w:rsidP="003A7B41">
                                  <w:pPr>
                                    <w:jc w:val="center"/>
                                    <w:rPr>
                                      <w:b/>
                                      <w:color w:val="FF0000"/>
                                      <w:sz w:val="36"/>
                                    </w:rPr>
                                  </w:pPr>
                                  <w:r w:rsidRPr="00B43FCE">
                                    <w:rPr>
                                      <w:b/>
                                      <w:color w:val="FF0000"/>
                                      <w:sz w:val="36"/>
                                    </w:rPr>
                                    <w:t>1.432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</w:tcPr>
                                <w:p w:rsidR="00F82D42" w:rsidRPr="00B43FCE" w:rsidRDefault="003A7B41" w:rsidP="003A7B41">
                                  <w:pPr>
                                    <w:jc w:val="center"/>
                                    <w:rPr>
                                      <w:b/>
                                      <w:color w:val="FF0000"/>
                                      <w:sz w:val="36"/>
                                    </w:rPr>
                                  </w:pPr>
                                  <w:r w:rsidRPr="00B43FCE">
                                    <w:rPr>
                                      <w:b/>
                                      <w:color w:val="FF0000"/>
                                      <w:sz w:val="36"/>
                                    </w:rPr>
                                    <w:t>4.32</w:t>
                                  </w:r>
                                </w:p>
                              </w:tc>
                            </w:tr>
                          </w:tbl>
                          <w:p w:rsidR="00F82D42" w:rsidRDefault="00F82D42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  <w:p w:rsidR="00F82D42" w:rsidRDefault="00F82D42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  <w:p w:rsidR="00F82D42" w:rsidRPr="00F82D42" w:rsidRDefault="00F82D42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7A40A1" id="Text Box 5" o:spid="_x0000_s1058" type="#_x0000_t202" style="position:absolute;margin-left:352.5pt;margin-top:-9.4pt;width:394.55pt;height:115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" fillcolor="white [3201]" strokeweight=".5pt">
                <v:textbox>
                  <w:txbxContent>
                    <w:p w:rsidR="00F82D42" w:rsidRDefault="00F82D42" w:rsidP="00F82D42">
                      <w:pPr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Put these numbers in order from smallest to largest:</w:t>
                      </w:r>
                    </w:p>
                    <w:tbl>
                      <w:tblPr>
                        <w:tblStyle w:val="TableGrid"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1488"/>
                        <w:gridCol w:w="1488"/>
                        <w:gridCol w:w="1488"/>
                        <w:gridCol w:w="1488"/>
                        <w:gridCol w:w="1488"/>
                      </w:tblGrid>
                      <w:tr w:rsidR="00F82D42" w:rsidTr="00F82D42">
                        <w:trPr>
                          <w:jc w:val="center"/>
                        </w:trPr>
                        <w:tc>
                          <w:tcPr>
                            <w:tcW w:w="1488" w:type="dxa"/>
                            <w:tcBorders>
                              <w:bottom w:val="single" w:sz="4" w:space="0" w:color="auto"/>
                            </w:tcBorders>
                          </w:tcPr>
                          <w:p w:rsidR="00F82D42" w:rsidRPr="00F82D42" w:rsidRDefault="00F82D42" w:rsidP="00F82D42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 w:rsidRPr="00F82D42">
                              <w:rPr>
                                <w:sz w:val="32"/>
                              </w:rPr>
                              <w:t>0.43</w:t>
                            </w:r>
                          </w:p>
                        </w:tc>
                        <w:tc>
                          <w:tcPr>
                            <w:tcW w:w="1488" w:type="dxa"/>
                            <w:tcBorders>
                              <w:bottom w:val="single" w:sz="4" w:space="0" w:color="auto"/>
                            </w:tcBorders>
                          </w:tcPr>
                          <w:p w:rsidR="00F82D42" w:rsidRPr="00F82D42" w:rsidRDefault="00F82D42" w:rsidP="00F82D42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 w:rsidRPr="00F82D42">
                              <w:rPr>
                                <w:sz w:val="32"/>
                              </w:rPr>
                              <w:t>1.432</w:t>
                            </w:r>
                          </w:p>
                        </w:tc>
                        <w:tc>
                          <w:tcPr>
                            <w:tcW w:w="1488" w:type="dxa"/>
                            <w:tcBorders>
                              <w:bottom w:val="single" w:sz="4" w:space="0" w:color="auto"/>
                            </w:tcBorders>
                          </w:tcPr>
                          <w:p w:rsidR="00F82D42" w:rsidRPr="00F82D42" w:rsidRDefault="00F82D42" w:rsidP="00F82D42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 w:rsidRPr="00F82D42">
                              <w:rPr>
                                <w:sz w:val="32"/>
                              </w:rPr>
                              <w:t>1.3</w:t>
                            </w:r>
                          </w:p>
                        </w:tc>
                        <w:tc>
                          <w:tcPr>
                            <w:tcW w:w="1488" w:type="dxa"/>
                            <w:tcBorders>
                              <w:bottom w:val="single" w:sz="4" w:space="0" w:color="auto"/>
                            </w:tcBorders>
                          </w:tcPr>
                          <w:p w:rsidR="00F82D42" w:rsidRPr="00F82D42" w:rsidRDefault="00F82D42" w:rsidP="00F82D42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 w:rsidRPr="00F82D42">
                              <w:rPr>
                                <w:sz w:val="32"/>
                              </w:rPr>
                              <w:t>4.32</w:t>
                            </w:r>
                          </w:p>
                        </w:tc>
                        <w:tc>
                          <w:tcPr>
                            <w:tcW w:w="1488" w:type="dxa"/>
                            <w:tcBorders>
                              <w:bottom w:val="single" w:sz="4" w:space="0" w:color="auto"/>
                            </w:tcBorders>
                          </w:tcPr>
                          <w:p w:rsidR="00F82D42" w:rsidRPr="00F82D42" w:rsidRDefault="00F82D42" w:rsidP="00F82D42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 w:rsidRPr="00F82D42">
                              <w:rPr>
                                <w:sz w:val="32"/>
                              </w:rPr>
                              <w:t>0.044</w:t>
                            </w:r>
                          </w:p>
                        </w:tc>
                      </w:tr>
                      <w:tr w:rsidR="00F82D42" w:rsidTr="00F82D42">
                        <w:trPr>
                          <w:jc w:val="center"/>
                        </w:trPr>
                        <w:tc>
                          <w:tcPr>
                            <w:tcW w:w="1488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F82D42" w:rsidRDefault="00F82D42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smallest</w:t>
                            </w:r>
                          </w:p>
                        </w:tc>
                        <w:tc>
                          <w:tcPr>
                            <w:tcW w:w="1488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F82D42" w:rsidRDefault="00F82D42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488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F82D42" w:rsidRDefault="00F82D42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488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F82D42" w:rsidRDefault="00F82D42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488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F82D42" w:rsidRDefault="00F82D42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largest</w:t>
                            </w:r>
                          </w:p>
                        </w:tc>
                      </w:tr>
                      <w:tr w:rsidR="00F82D42" w:rsidTr="00F82D42">
                        <w:trPr>
                          <w:jc w:val="center"/>
                        </w:trPr>
                        <w:tc>
                          <w:tcPr>
                            <w:tcW w:w="1488" w:type="dxa"/>
                          </w:tcPr>
                          <w:p w:rsidR="00F82D42" w:rsidRPr="00B43FCE" w:rsidRDefault="003A7B41" w:rsidP="003A7B41">
                            <w:pPr>
                              <w:jc w:val="center"/>
                              <w:rPr>
                                <w:b/>
                                <w:color w:val="FF0000"/>
                                <w:sz w:val="36"/>
                              </w:rPr>
                            </w:pPr>
                            <w:r w:rsidRPr="00B43FCE">
                              <w:rPr>
                                <w:b/>
                                <w:color w:val="FF0000"/>
                                <w:sz w:val="36"/>
                              </w:rPr>
                              <w:t>0.044</w:t>
                            </w:r>
                          </w:p>
                        </w:tc>
                        <w:tc>
                          <w:tcPr>
                            <w:tcW w:w="1488" w:type="dxa"/>
                          </w:tcPr>
                          <w:p w:rsidR="00F82D42" w:rsidRPr="00B43FCE" w:rsidRDefault="003A7B41" w:rsidP="003A7B41">
                            <w:pPr>
                              <w:jc w:val="center"/>
                              <w:rPr>
                                <w:b/>
                                <w:color w:val="FF0000"/>
                                <w:sz w:val="36"/>
                              </w:rPr>
                            </w:pPr>
                            <w:r w:rsidRPr="00B43FCE">
                              <w:rPr>
                                <w:b/>
                                <w:color w:val="FF0000"/>
                                <w:sz w:val="36"/>
                              </w:rPr>
                              <w:t>0.43</w:t>
                            </w:r>
                          </w:p>
                        </w:tc>
                        <w:tc>
                          <w:tcPr>
                            <w:tcW w:w="1488" w:type="dxa"/>
                          </w:tcPr>
                          <w:p w:rsidR="00F82D42" w:rsidRPr="00B43FCE" w:rsidRDefault="003A7B41" w:rsidP="003A7B41">
                            <w:pPr>
                              <w:jc w:val="center"/>
                              <w:rPr>
                                <w:b/>
                                <w:color w:val="FF0000"/>
                                <w:sz w:val="36"/>
                              </w:rPr>
                            </w:pPr>
                            <w:r w:rsidRPr="00B43FCE">
                              <w:rPr>
                                <w:b/>
                                <w:color w:val="FF0000"/>
                                <w:sz w:val="36"/>
                              </w:rPr>
                              <w:t>1.3</w:t>
                            </w:r>
                          </w:p>
                        </w:tc>
                        <w:tc>
                          <w:tcPr>
                            <w:tcW w:w="1488" w:type="dxa"/>
                          </w:tcPr>
                          <w:p w:rsidR="00F82D42" w:rsidRPr="00B43FCE" w:rsidRDefault="003A7B41" w:rsidP="003A7B41">
                            <w:pPr>
                              <w:jc w:val="center"/>
                              <w:rPr>
                                <w:b/>
                                <w:color w:val="FF0000"/>
                                <w:sz w:val="36"/>
                              </w:rPr>
                            </w:pPr>
                            <w:r w:rsidRPr="00B43FCE">
                              <w:rPr>
                                <w:b/>
                                <w:color w:val="FF0000"/>
                                <w:sz w:val="36"/>
                              </w:rPr>
                              <w:t>1.432</w:t>
                            </w:r>
                          </w:p>
                        </w:tc>
                        <w:tc>
                          <w:tcPr>
                            <w:tcW w:w="1488" w:type="dxa"/>
                          </w:tcPr>
                          <w:p w:rsidR="00F82D42" w:rsidRPr="00B43FCE" w:rsidRDefault="003A7B41" w:rsidP="003A7B41">
                            <w:pPr>
                              <w:jc w:val="center"/>
                              <w:rPr>
                                <w:b/>
                                <w:color w:val="FF0000"/>
                                <w:sz w:val="36"/>
                              </w:rPr>
                            </w:pPr>
                            <w:r w:rsidRPr="00B43FCE">
                              <w:rPr>
                                <w:b/>
                                <w:color w:val="FF0000"/>
                                <w:sz w:val="36"/>
                              </w:rPr>
                              <w:t>4.32</w:t>
                            </w:r>
                          </w:p>
                        </w:tc>
                      </w:tr>
                    </w:tbl>
                    <w:p w:rsidR="00F82D42" w:rsidRDefault="00F82D42" w:rsidP="00F82D42">
                      <w:pPr>
                        <w:rPr>
                          <w:b/>
                          <w:sz w:val="28"/>
                        </w:rPr>
                      </w:pPr>
                    </w:p>
                    <w:p w:rsidR="00F82D42" w:rsidRDefault="00F82D42" w:rsidP="00F82D42">
                      <w:pPr>
                        <w:rPr>
                          <w:b/>
                          <w:sz w:val="28"/>
                        </w:rPr>
                      </w:pPr>
                    </w:p>
                    <w:p w:rsidR="00F82D42" w:rsidRPr="00F82D42" w:rsidRDefault="00F82D42" w:rsidP="00F82D42">
                      <w:pPr>
                        <w:rPr>
                          <w:b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82D4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656C19F" wp14:editId="394ED085">
                <wp:simplePos x="0" y="0"/>
                <wp:positionH relativeFrom="column">
                  <wp:posOffset>-511175</wp:posOffset>
                </wp:positionH>
                <wp:positionV relativeFrom="paragraph">
                  <wp:posOffset>-119380</wp:posOffset>
                </wp:positionV>
                <wp:extent cx="4987290" cy="735965"/>
                <wp:effectExtent l="0" t="0" r="22860" b="2603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87290" cy="7359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2D42" w:rsidRPr="00F82D42" w:rsidRDefault="00F82D42" w:rsidP="00F82D42">
                            <w:pPr>
                              <w:rPr>
                                <w:sz w:val="36"/>
                              </w:rPr>
                            </w:pPr>
                            <w:r w:rsidRPr="00F82D42">
                              <w:rPr>
                                <w:sz w:val="36"/>
                              </w:rPr>
                              <w:t>50 x 60 =</w:t>
                            </w:r>
                            <w:r w:rsidR="003A7B41">
                              <w:rPr>
                                <w:sz w:val="36"/>
                              </w:rPr>
                              <w:t xml:space="preserve"> </w:t>
                            </w:r>
                            <w:r w:rsidR="003A7B41" w:rsidRPr="003A7B41">
                              <w:rPr>
                                <w:b/>
                                <w:color w:val="FF0000"/>
                                <w:sz w:val="36"/>
                              </w:rPr>
                              <w:t>3000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56C19F" id="Text Box 6" o:spid="_x0000_s1059" type="#_x0000_t202" style="position:absolute;margin-left:-40.25pt;margin-top:-9.4pt;width:392.7pt;height:57.9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" fillcolor="white [3201]" strokeweight=".5pt">
                <v:textbox>
                  <w:txbxContent>
                    <w:p w:rsidR="00F82D42" w:rsidRPr="00F82D42" w:rsidRDefault="00F82D42" w:rsidP="00F82D42">
                      <w:pPr>
                        <w:rPr>
                          <w:sz w:val="36"/>
                        </w:rPr>
                      </w:pPr>
                      <w:r w:rsidRPr="00F82D42">
                        <w:rPr>
                          <w:sz w:val="36"/>
                        </w:rPr>
                        <w:t>50 x 60 =</w:t>
                      </w:r>
                      <w:r w:rsidR="003A7B41">
                        <w:rPr>
                          <w:sz w:val="36"/>
                        </w:rPr>
                        <w:t xml:space="preserve"> </w:t>
                      </w:r>
                      <w:r w:rsidR="003A7B41" w:rsidRPr="003A7B41">
                        <w:rPr>
                          <w:b/>
                          <w:color w:val="FF0000"/>
                          <w:sz w:val="36"/>
                        </w:rPr>
                        <w:t>3000</w:t>
                      </w:r>
                    </w:p>
                  </w:txbxContent>
                </v:textbox>
              </v:shape>
            </w:pict>
          </mc:Fallback>
        </mc:AlternateContent>
      </w:r>
      <w:r w:rsidR="00F82D4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FA25D67" wp14:editId="32E5FF27">
                <wp:simplePos x="0" y="0"/>
                <wp:positionH relativeFrom="column">
                  <wp:posOffset>-510639</wp:posOffset>
                </wp:positionH>
                <wp:positionV relativeFrom="paragraph">
                  <wp:posOffset>617517</wp:posOffset>
                </wp:positionV>
                <wp:extent cx="4987290" cy="735833"/>
                <wp:effectExtent l="0" t="0" r="22860" b="2667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87290" cy="73583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2D42" w:rsidRPr="00F82D42" w:rsidRDefault="003C1908" w:rsidP="00F82D42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90% of 500</w:t>
                            </w:r>
                            <w:r w:rsidR="00F82D42" w:rsidRPr="00F82D42">
                              <w:rPr>
                                <w:sz w:val="36"/>
                              </w:rPr>
                              <w:t xml:space="preserve"> = </w:t>
                            </w:r>
                            <w:r>
                              <w:rPr>
                                <w:b/>
                                <w:color w:val="FF0000"/>
                                <w:sz w:val="36"/>
                              </w:rPr>
                              <w:t>450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A25D67" id="Text Box 7" o:spid="_x0000_s1060" type="#_x0000_t202" style="position:absolute;margin-left:-40.2pt;margin-top:48.6pt;width:392.7pt;height:57.9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" fillcolor="white [3201]" strokeweight=".5pt">
                <v:textbox>
                  <w:txbxContent>
                    <w:p w:rsidR="00F82D42" w:rsidRPr="00F82D42" w:rsidRDefault="003C1908" w:rsidP="00F82D42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90% of 500</w:t>
                      </w:r>
                      <w:r w:rsidR="00F82D42" w:rsidRPr="00F82D42">
                        <w:rPr>
                          <w:sz w:val="36"/>
                        </w:rPr>
                        <w:t xml:space="preserve"> = </w:t>
                      </w:r>
                      <w:r>
                        <w:rPr>
                          <w:b/>
                          <w:color w:val="FF0000"/>
                          <w:sz w:val="36"/>
                        </w:rPr>
                        <w:t>450</w:t>
                      </w:r>
                    </w:p>
                  </w:txbxContent>
                </v:textbox>
              </v:shape>
            </w:pict>
          </mc:Fallback>
        </mc:AlternateContent>
      </w:r>
      <w:r w:rsidR="00F82D4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873B44" wp14:editId="20F95787">
                <wp:simplePos x="0" y="0"/>
                <wp:positionH relativeFrom="column">
                  <wp:posOffset>-511175</wp:posOffset>
                </wp:positionH>
                <wp:positionV relativeFrom="paragraph">
                  <wp:posOffset>-511175</wp:posOffset>
                </wp:positionV>
                <wp:extent cx="3170555" cy="391795"/>
                <wp:effectExtent l="0" t="0" r="10795" b="2730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70555" cy="3917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2D42" w:rsidRPr="00F82D42" w:rsidRDefault="00F82D42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F82D42">
                              <w:rPr>
                                <w:b/>
                                <w:sz w:val="28"/>
                              </w:rPr>
                              <w:t>Date: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873B44" id="Text Box 1" o:spid="_x0000_s1061" type="#_x0000_t202" style="position:absolute;margin-left:-40.25pt;margin-top:-40.25pt;width:249.65pt;height:30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" fillcolor="white [3201]" strokeweight=".5pt">
                <v:textbox>
                  <w:txbxContent>
                    <w:p w:rsidR="00F82D42" w:rsidRPr="00F82D42" w:rsidRDefault="00F82D42">
                      <w:pPr>
                        <w:rPr>
                          <w:b/>
                          <w:sz w:val="28"/>
                        </w:rPr>
                      </w:pPr>
                      <w:r w:rsidRPr="00F82D42">
                        <w:rPr>
                          <w:b/>
                          <w:sz w:val="28"/>
                        </w:rPr>
                        <w:t>Date:</w:t>
                      </w:r>
                    </w:p>
                  </w:txbxContent>
                </v:textbox>
              </v:shape>
            </w:pict>
          </mc:Fallback>
        </mc:AlternateContent>
      </w:r>
      <w:r w:rsidR="00F82D4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443EA98" wp14:editId="1C8BB7E4">
                <wp:simplePos x="0" y="0"/>
                <wp:positionH relativeFrom="column">
                  <wp:posOffset>6317615</wp:posOffset>
                </wp:positionH>
                <wp:positionV relativeFrom="paragraph">
                  <wp:posOffset>-511175</wp:posOffset>
                </wp:positionV>
                <wp:extent cx="3170555" cy="391795"/>
                <wp:effectExtent l="0" t="0" r="10795" b="2730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70555" cy="3917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2D42" w:rsidRPr="00F82D42" w:rsidRDefault="00F82D42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F82D42">
                              <w:rPr>
                                <w:b/>
                                <w:sz w:val="28"/>
                              </w:rPr>
                              <w:t>Name: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43EA98" id="Text Box 4" o:spid="_x0000_s1062" type="#_x0000_t202" style="position:absolute;margin-left:497.45pt;margin-top:-40.25pt;width:249.65pt;height:30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" fillcolor="white [3201]" strokeweight=".5pt">
                <v:textbox>
                  <w:txbxContent>
                    <w:p w:rsidR="00F82D42" w:rsidRPr="00F82D42" w:rsidRDefault="00F82D42" w:rsidP="00F82D42">
                      <w:pPr>
                        <w:rPr>
                          <w:b/>
                          <w:sz w:val="28"/>
                        </w:rPr>
                      </w:pPr>
                      <w:r w:rsidRPr="00F82D42">
                        <w:rPr>
                          <w:b/>
                          <w:sz w:val="28"/>
                        </w:rPr>
                        <w:t>Name:</w:t>
                      </w:r>
                    </w:p>
                  </w:txbxContent>
                </v:textbox>
              </v:shape>
            </w:pict>
          </mc:Fallback>
        </mc:AlternateContent>
      </w:r>
      <w:r w:rsidR="00F82D4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71A642B" wp14:editId="0A81A442">
                <wp:simplePos x="0" y="0"/>
                <wp:positionH relativeFrom="column">
                  <wp:posOffset>2660015</wp:posOffset>
                </wp:positionH>
                <wp:positionV relativeFrom="paragraph">
                  <wp:posOffset>-511175</wp:posOffset>
                </wp:positionV>
                <wp:extent cx="3657600" cy="391795"/>
                <wp:effectExtent l="0" t="0" r="19050" b="2730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57600" cy="3917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2D42" w:rsidRPr="0085498D" w:rsidRDefault="0085498D" w:rsidP="00F82D42">
                            <w:pPr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85498D">
                              <w:rPr>
                                <w:b/>
                                <w:sz w:val="40"/>
                              </w:rPr>
                              <w:t>15 for 15</w:t>
                            </w:r>
                            <w:r w:rsidR="00F82D42" w:rsidRPr="0085498D">
                              <w:rPr>
                                <w:b/>
                                <w:sz w:val="40"/>
                              </w:rPr>
                              <w:t xml:space="preserve"> Arithmetic</w:t>
                            </w:r>
                            <w:r w:rsidRPr="0085498D">
                              <w:rPr>
                                <w:b/>
                                <w:sz w:val="4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1A642B" id="Text Box 3" o:spid="_x0000_s1063" type="#_x0000_t202" style="position:absolute;margin-left:209.45pt;margin-top:-40.25pt;width:4in;height:30.8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" fillcolor="white [3201]" strokeweight=".5pt">
                <v:textbox>
                  <w:txbxContent>
                    <w:p w:rsidR="00F82D42" w:rsidRPr="0085498D" w:rsidRDefault="0085498D" w:rsidP="00F82D42">
                      <w:pPr>
                        <w:jc w:val="center"/>
                        <w:rPr>
                          <w:b/>
                          <w:sz w:val="40"/>
                        </w:rPr>
                      </w:pPr>
                      <w:r w:rsidRPr="0085498D">
                        <w:rPr>
                          <w:b/>
                          <w:sz w:val="40"/>
                        </w:rPr>
                        <w:t>15 for 15</w:t>
                      </w:r>
                      <w:r w:rsidR="00F82D42" w:rsidRPr="0085498D">
                        <w:rPr>
                          <w:b/>
                          <w:sz w:val="40"/>
                        </w:rPr>
                        <w:t xml:space="preserve"> Arithmetic</w:t>
                      </w:r>
                      <w:r w:rsidRPr="0085498D">
                        <w:rPr>
                          <w:b/>
                          <w:sz w:val="4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sectPr w:rsidR="0011586D" w:rsidSect="00F82D42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A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D42"/>
    <w:rsid w:val="00076D44"/>
    <w:rsid w:val="002C3F12"/>
    <w:rsid w:val="0030780E"/>
    <w:rsid w:val="003A7B41"/>
    <w:rsid w:val="003C1908"/>
    <w:rsid w:val="00500363"/>
    <w:rsid w:val="005616B4"/>
    <w:rsid w:val="005A31FB"/>
    <w:rsid w:val="006D5515"/>
    <w:rsid w:val="0085498D"/>
    <w:rsid w:val="00B20F56"/>
    <w:rsid w:val="00B43FCE"/>
    <w:rsid w:val="00BA23CA"/>
    <w:rsid w:val="00BA52B6"/>
    <w:rsid w:val="00E270BF"/>
    <w:rsid w:val="00E72C54"/>
    <w:rsid w:val="00EE215B"/>
    <w:rsid w:val="00F82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3B07EFC-A560-4FC4-8FDD-6C8B928A9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498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82D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A23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23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C877541F</Template>
  <TotalTime>0</TotalTime>
  <Pages>2</Pages>
  <Words>6</Words>
  <Characters>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T&amp;W</Company>
  <LinksUpToDate>false</LinksUpToDate>
  <CharactersWithSpaces>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Hayes, Charlotte</dc:creator>
  <cp:lastModifiedBy>Holmes, Kieran</cp:lastModifiedBy>
  <cp:revision>2</cp:revision>
  <cp:lastPrinted>2018-05-10T09:48:00Z</cp:lastPrinted>
  <dcterms:created xsi:type="dcterms:W3CDTF">2018-12-05T20:44:00Z</dcterms:created>
  <dcterms:modified xsi:type="dcterms:W3CDTF">2018-12-05T20:44:00Z</dcterms:modified>
</cp:coreProperties>
</file>